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2"/>
        <w:gridCol w:w="522"/>
        <w:gridCol w:w="2329"/>
        <w:gridCol w:w="5275"/>
      </w:tblGrid>
      <w:tr w:rsidR="00D2048D" w:rsidRPr="003374FC" w14:paraId="6CF5A42A" w14:textId="77777777" w:rsidTr="008C08E1">
        <w:trPr>
          <w:trHeight w:val="433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06B42224" w14:textId="77777777" w:rsidR="00DD7590" w:rsidRDefault="00DD7590" w:rsidP="00A97E39">
            <w:pPr>
              <w:jc w:val="center"/>
              <w:rPr>
                <w:b/>
                <w:sz w:val="32"/>
              </w:rPr>
            </w:pPr>
            <w:r>
              <w:rPr>
                <w:b/>
              </w:rPr>
              <w:t>UNIWERSYTET</w:t>
            </w:r>
            <w:r w:rsidR="00D2048D">
              <w:rPr>
                <w:b/>
              </w:rPr>
              <w:t xml:space="preserve"> MORSK</w:t>
            </w:r>
            <w:r>
              <w:rPr>
                <w:b/>
              </w:rPr>
              <w:t xml:space="preserve">I </w:t>
            </w:r>
            <w:r w:rsidR="00D2048D">
              <w:rPr>
                <w:b/>
              </w:rPr>
              <w:t xml:space="preserve">w </w:t>
            </w:r>
            <w:r w:rsidR="00D2048D" w:rsidRPr="005C6661">
              <w:rPr>
                <w:b/>
              </w:rPr>
              <w:t>GDYNI</w:t>
            </w:r>
            <w:r w:rsidR="00D2048D">
              <w:rPr>
                <w:b/>
                <w:sz w:val="32"/>
              </w:rPr>
              <w:t xml:space="preserve">    </w:t>
            </w:r>
          </w:p>
          <w:p w14:paraId="0DA0CD6E" w14:textId="1515F712" w:rsidR="00D2048D" w:rsidRPr="003374FC" w:rsidRDefault="00D2048D" w:rsidP="00A97E39">
            <w:pPr>
              <w:jc w:val="center"/>
              <w:rPr>
                <w:b/>
              </w:rPr>
            </w:pPr>
            <w:r>
              <w:rPr>
                <w:b/>
              </w:rPr>
              <w:t>WYDZIAŁ ELEKTRYCZNY</w:t>
            </w:r>
          </w:p>
        </w:tc>
      </w:tr>
      <w:tr w:rsidR="00D2048D" w:rsidRPr="003374FC" w14:paraId="75228F3A" w14:textId="77777777" w:rsidTr="008C08E1">
        <w:trPr>
          <w:trHeight w:val="254"/>
        </w:trPr>
        <w:tc>
          <w:tcPr>
            <w:tcW w:w="722" w:type="pct"/>
            <w:shd w:val="clear" w:color="auto" w:fill="D9D9D9"/>
          </w:tcPr>
          <w:p w14:paraId="26A7C9BC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Nr</w:t>
            </w:r>
          </w:p>
        </w:tc>
        <w:tc>
          <w:tcPr>
            <w:tcW w:w="275" w:type="pct"/>
            <w:shd w:val="clear" w:color="auto" w:fill="FFFFFF"/>
          </w:tcPr>
          <w:p w14:paraId="0DF2E91F" w14:textId="60F7FC5A" w:rsidR="00D2048D" w:rsidRPr="005C6661" w:rsidRDefault="00DD7590" w:rsidP="008E23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226" w:type="pct"/>
            <w:shd w:val="clear" w:color="auto" w:fill="D9D9D9"/>
          </w:tcPr>
          <w:p w14:paraId="3AE60A1A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Przedmiot:</w:t>
            </w:r>
          </w:p>
        </w:tc>
        <w:tc>
          <w:tcPr>
            <w:tcW w:w="2777" w:type="pct"/>
          </w:tcPr>
          <w:p w14:paraId="261E57FF" w14:textId="77777777" w:rsidR="00D2048D" w:rsidRPr="005C6661" w:rsidRDefault="00411018" w:rsidP="005C70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Zaawansowane technologie baz danych</w:t>
            </w:r>
          </w:p>
        </w:tc>
      </w:tr>
      <w:tr w:rsidR="00D2048D" w:rsidRPr="003374FC" w14:paraId="6800A869" w14:textId="77777777" w:rsidTr="008C08E1">
        <w:trPr>
          <w:trHeight w:val="258"/>
        </w:trPr>
        <w:tc>
          <w:tcPr>
            <w:tcW w:w="2223" w:type="pct"/>
            <w:gridSpan w:val="3"/>
            <w:shd w:val="clear" w:color="auto" w:fill="D9D9D9"/>
          </w:tcPr>
          <w:p w14:paraId="49DD89BF" w14:textId="6D88F744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Kierunek</w:t>
            </w:r>
            <w:r w:rsidR="00DD7590">
              <w:rPr>
                <w:sz w:val="20"/>
                <w:szCs w:val="20"/>
              </w:rPr>
              <w:t>:</w:t>
            </w:r>
          </w:p>
        </w:tc>
        <w:tc>
          <w:tcPr>
            <w:tcW w:w="2777" w:type="pct"/>
          </w:tcPr>
          <w:p w14:paraId="52FA50F5" w14:textId="08D52074" w:rsidR="00D2048D" w:rsidRPr="005C702F" w:rsidRDefault="00411018" w:rsidP="008E235C">
            <w:pPr>
              <w:rPr>
                <w:b/>
                <w:sz w:val="20"/>
                <w:szCs w:val="20"/>
              </w:rPr>
            </w:pPr>
            <w:r w:rsidRPr="005C702F">
              <w:rPr>
                <w:b/>
                <w:sz w:val="20"/>
                <w:szCs w:val="20"/>
              </w:rPr>
              <w:t>Informatyka</w:t>
            </w:r>
          </w:p>
        </w:tc>
      </w:tr>
      <w:tr w:rsidR="00DD7590" w:rsidRPr="003374FC" w14:paraId="0D13614F" w14:textId="77777777" w:rsidTr="008C08E1">
        <w:trPr>
          <w:trHeight w:val="247"/>
        </w:trPr>
        <w:tc>
          <w:tcPr>
            <w:tcW w:w="2223" w:type="pct"/>
            <w:gridSpan w:val="3"/>
            <w:shd w:val="clear" w:color="auto" w:fill="D9D9D9"/>
          </w:tcPr>
          <w:p w14:paraId="4941B3B8" w14:textId="712DAEB9" w:rsidR="00DD7590" w:rsidRPr="005C6661" w:rsidRDefault="00DD7590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Poziom kształcenia:</w:t>
            </w:r>
          </w:p>
        </w:tc>
        <w:tc>
          <w:tcPr>
            <w:tcW w:w="2777" w:type="pct"/>
          </w:tcPr>
          <w:p w14:paraId="78987D7F" w14:textId="6D587B1A" w:rsidR="00DD7590" w:rsidRPr="005C702F" w:rsidRDefault="00DD7590" w:rsidP="008E235C">
            <w:pPr>
              <w:rPr>
                <w:b/>
                <w:sz w:val="20"/>
                <w:szCs w:val="20"/>
              </w:rPr>
            </w:pPr>
            <w:r w:rsidRPr="005C702F">
              <w:rPr>
                <w:b/>
                <w:sz w:val="20"/>
                <w:szCs w:val="20"/>
              </w:rPr>
              <w:t xml:space="preserve">Studia </w:t>
            </w:r>
            <w:r w:rsidR="00CB6927" w:rsidRPr="005C702F">
              <w:rPr>
                <w:b/>
                <w:sz w:val="20"/>
                <w:szCs w:val="20"/>
              </w:rPr>
              <w:t>pierwszego</w:t>
            </w:r>
            <w:r w:rsidRPr="005C702F">
              <w:rPr>
                <w:b/>
                <w:sz w:val="20"/>
                <w:szCs w:val="20"/>
              </w:rPr>
              <w:t xml:space="preserve"> stopnia</w:t>
            </w:r>
          </w:p>
        </w:tc>
      </w:tr>
      <w:tr w:rsidR="00D2048D" w:rsidRPr="003374FC" w14:paraId="5AFCC472" w14:textId="77777777" w:rsidTr="008C08E1">
        <w:trPr>
          <w:trHeight w:val="247"/>
        </w:trPr>
        <w:tc>
          <w:tcPr>
            <w:tcW w:w="2223" w:type="pct"/>
            <w:gridSpan w:val="3"/>
            <w:shd w:val="clear" w:color="auto" w:fill="D9D9D9"/>
          </w:tcPr>
          <w:p w14:paraId="7C49A313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Forma studiów:</w:t>
            </w:r>
          </w:p>
        </w:tc>
        <w:tc>
          <w:tcPr>
            <w:tcW w:w="2777" w:type="pct"/>
          </w:tcPr>
          <w:p w14:paraId="3002156D" w14:textId="77777777" w:rsidR="00D2048D" w:rsidRPr="005C702F" w:rsidRDefault="00411018" w:rsidP="008E235C">
            <w:pPr>
              <w:rPr>
                <w:b/>
                <w:sz w:val="20"/>
                <w:szCs w:val="20"/>
              </w:rPr>
            </w:pPr>
            <w:r w:rsidRPr="005C702F">
              <w:rPr>
                <w:b/>
                <w:sz w:val="20"/>
                <w:szCs w:val="20"/>
              </w:rPr>
              <w:t>stacjonarne</w:t>
            </w:r>
          </w:p>
        </w:tc>
      </w:tr>
      <w:tr w:rsidR="00D2048D" w:rsidRPr="003374FC" w14:paraId="1C92AD59" w14:textId="77777777" w:rsidTr="008C08E1">
        <w:trPr>
          <w:trHeight w:val="251"/>
        </w:trPr>
        <w:tc>
          <w:tcPr>
            <w:tcW w:w="2223" w:type="pct"/>
            <w:gridSpan w:val="3"/>
            <w:shd w:val="clear" w:color="auto" w:fill="D9D9D9"/>
          </w:tcPr>
          <w:p w14:paraId="2E093F0E" w14:textId="77777777" w:rsidR="00D2048D" w:rsidRPr="005C6661" w:rsidRDefault="00D2048D" w:rsidP="003374F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Profil kształcenia:</w:t>
            </w:r>
          </w:p>
        </w:tc>
        <w:tc>
          <w:tcPr>
            <w:tcW w:w="2777" w:type="pct"/>
          </w:tcPr>
          <w:p w14:paraId="33C4B64E" w14:textId="77777777" w:rsidR="00D2048D" w:rsidRPr="005C702F" w:rsidRDefault="00411018" w:rsidP="008E235C">
            <w:pPr>
              <w:rPr>
                <w:b/>
                <w:sz w:val="20"/>
                <w:szCs w:val="20"/>
              </w:rPr>
            </w:pPr>
            <w:r w:rsidRPr="005C702F">
              <w:rPr>
                <w:b/>
                <w:sz w:val="20"/>
                <w:szCs w:val="20"/>
              </w:rPr>
              <w:t>ogólnoakademicki</w:t>
            </w:r>
          </w:p>
        </w:tc>
      </w:tr>
    </w:tbl>
    <w:p w14:paraId="1333C2E6" w14:textId="23C34D0D" w:rsidR="00D2048D" w:rsidRDefault="00D2048D" w:rsidP="008E235C">
      <w:pPr>
        <w:rPr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84"/>
        <w:gridCol w:w="1411"/>
        <w:gridCol w:w="800"/>
        <w:gridCol w:w="700"/>
        <w:gridCol w:w="827"/>
        <w:gridCol w:w="935"/>
        <w:gridCol w:w="1276"/>
        <w:gridCol w:w="742"/>
        <w:gridCol w:w="742"/>
        <w:gridCol w:w="721"/>
      </w:tblGrid>
      <w:tr w:rsidR="00D2048D" w14:paraId="40824774" w14:textId="77777777" w:rsidTr="00626986">
        <w:trPr>
          <w:cantSplit/>
        </w:trPr>
        <w:tc>
          <w:tcPr>
            <w:tcW w:w="770" w:type="pct"/>
            <w:vMerge w:val="restart"/>
            <w:shd w:val="clear" w:color="auto" w:fill="D9D9D9"/>
            <w:vAlign w:val="center"/>
          </w:tcPr>
          <w:p w14:paraId="43C8BB36" w14:textId="77777777"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732" w:type="pct"/>
            <w:vMerge w:val="restart"/>
            <w:shd w:val="clear" w:color="auto" w:fill="D9D9D9"/>
            <w:vAlign w:val="center"/>
          </w:tcPr>
          <w:p w14:paraId="06C2CF4D" w14:textId="77777777" w:rsidR="00D2048D" w:rsidRPr="00E622B6" w:rsidRDefault="00D2048D" w:rsidP="00A97E39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1692" w:type="pct"/>
            <w:gridSpan w:val="4"/>
            <w:shd w:val="clear" w:color="auto" w:fill="D9D9D9"/>
          </w:tcPr>
          <w:p w14:paraId="7A9777CA" w14:textId="77777777"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1806" w:type="pct"/>
            <w:gridSpan w:val="4"/>
            <w:shd w:val="clear" w:color="auto" w:fill="D9D9D9"/>
          </w:tcPr>
          <w:p w14:paraId="1FDB70C7" w14:textId="77777777" w:rsidR="00D2048D" w:rsidRPr="00E622B6" w:rsidRDefault="00D2048D">
            <w:pPr>
              <w:pStyle w:val="Nagwek3"/>
              <w:rPr>
                <w:sz w:val="20"/>
              </w:rPr>
            </w:pPr>
            <w:r w:rsidRPr="00E622B6">
              <w:rPr>
                <w:sz w:val="20"/>
              </w:rPr>
              <w:t>Liczba godzin w semestrze</w:t>
            </w:r>
          </w:p>
        </w:tc>
      </w:tr>
      <w:tr w:rsidR="005C702F" w14:paraId="229D9DAD" w14:textId="77777777" w:rsidTr="005C702F">
        <w:trPr>
          <w:cantSplit/>
        </w:trPr>
        <w:tc>
          <w:tcPr>
            <w:tcW w:w="0" w:type="auto"/>
            <w:vMerge/>
            <w:shd w:val="clear" w:color="auto" w:fill="D9D9D9"/>
            <w:vAlign w:val="center"/>
          </w:tcPr>
          <w:p w14:paraId="60FBF9B7" w14:textId="77777777" w:rsidR="005C702F" w:rsidRPr="00E622B6" w:rsidRDefault="005C702F">
            <w:pPr>
              <w:rPr>
                <w:b/>
                <w:sz w:val="20"/>
                <w:szCs w:val="20"/>
              </w:rPr>
            </w:pPr>
          </w:p>
        </w:tc>
        <w:tc>
          <w:tcPr>
            <w:tcW w:w="732" w:type="pct"/>
            <w:vMerge/>
            <w:shd w:val="clear" w:color="auto" w:fill="D9D9D9"/>
            <w:vAlign w:val="center"/>
          </w:tcPr>
          <w:p w14:paraId="3DA7D3BF" w14:textId="77777777" w:rsidR="005C702F" w:rsidRPr="00E622B6" w:rsidRDefault="005C702F">
            <w:pPr>
              <w:rPr>
                <w:b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D9D9D9"/>
            <w:vAlign w:val="bottom"/>
          </w:tcPr>
          <w:p w14:paraId="6A73204C" w14:textId="77777777" w:rsidR="005C702F" w:rsidRPr="00E622B6" w:rsidRDefault="005C702F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363" w:type="pct"/>
            <w:shd w:val="clear" w:color="auto" w:fill="D9D9D9"/>
            <w:vAlign w:val="bottom"/>
          </w:tcPr>
          <w:p w14:paraId="5DAB029D" w14:textId="77777777" w:rsidR="005C702F" w:rsidRPr="00E622B6" w:rsidRDefault="005C702F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29" w:type="pct"/>
            <w:shd w:val="clear" w:color="auto" w:fill="D9D9D9"/>
            <w:vAlign w:val="bottom"/>
          </w:tcPr>
          <w:p w14:paraId="0490164F" w14:textId="77777777" w:rsidR="005C702F" w:rsidRPr="00E622B6" w:rsidRDefault="005C702F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485" w:type="pct"/>
            <w:shd w:val="clear" w:color="auto" w:fill="D9D9D9"/>
            <w:vAlign w:val="bottom"/>
          </w:tcPr>
          <w:p w14:paraId="7529CB6A" w14:textId="2959BF37" w:rsidR="005C702F" w:rsidRPr="00E622B6" w:rsidRDefault="005C70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</w:p>
        </w:tc>
        <w:tc>
          <w:tcPr>
            <w:tcW w:w="662" w:type="pct"/>
            <w:shd w:val="clear" w:color="auto" w:fill="D9D9D9"/>
            <w:vAlign w:val="bottom"/>
          </w:tcPr>
          <w:p w14:paraId="5F6DA59B" w14:textId="77777777" w:rsidR="005C702F" w:rsidRPr="00E622B6" w:rsidRDefault="005C702F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385" w:type="pct"/>
            <w:shd w:val="clear" w:color="auto" w:fill="D9D9D9"/>
            <w:vAlign w:val="bottom"/>
          </w:tcPr>
          <w:p w14:paraId="0C770E24" w14:textId="77777777" w:rsidR="005C702F" w:rsidRPr="00E622B6" w:rsidRDefault="005C702F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385" w:type="pct"/>
            <w:shd w:val="clear" w:color="auto" w:fill="D9D9D9"/>
            <w:vAlign w:val="bottom"/>
          </w:tcPr>
          <w:p w14:paraId="4E6644F5" w14:textId="77777777" w:rsidR="005C702F" w:rsidRPr="00E622B6" w:rsidRDefault="005C702F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374" w:type="pct"/>
            <w:shd w:val="clear" w:color="auto" w:fill="D9D9D9"/>
            <w:vAlign w:val="bottom"/>
          </w:tcPr>
          <w:p w14:paraId="44704897" w14:textId="77777777" w:rsidR="005C702F" w:rsidRPr="00E622B6" w:rsidRDefault="005C702F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P</w:t>
            </w:r>
          </w:p>
        </w:tc>
      </w:tr>
      <w:tr w:rsidR="005C702F" w14:paraId="5D481D37" w14:textId="77777777" w:rsidTr="005C702F">
        <w:tc>
          <w:tcPr>
            <w:tcW w:w="770" w:type="pct"/>
          </w:tcPr>
          <w:p w14:paraId="13B6C101" w14:textId="77777777" w:rsidR="005C702F" w:rsidRPr="00E622B6" w:rsidRDefault="005C70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2" w:type="pct"/>
          </w:tcPr>
          <w:p w14:paraId="6516FDF5" w14:textId="77777777" w:rsidR="005C702F" w:rsidRPr="00E622B6" w:rsidRDefault="005C70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5" w:type="pct"/>
          </w:tcPr>
          <w:p w14:paraId="3E197B7E" w14:textId="77777777" w:rsidR="005C702F" w:rsidRPr="00E622B6" w:rsidRDefault="005C70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14:paraId="72A3624B" w14:textId="77777777" w:rsidR="005C702F" w:rsidRPr="00E622B6" w:rsidRDefault="005C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14:paraId="00FEC911" w14:textId="77777777" w:rsidR="005C702F" w:rsidRPr="00E622B6" w:rsidRDefault="005C70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5" w:type="pct"/>
          </w:tcPr>
          <w:p w14:paraId="0BFC1209" w14:textId="25F567EC" w:rsidR="005C702F" w:rsidRPr="00E622B6" w:rsidRDefault="005C70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2" w:type="pct"/>
          </w:tcPr>
          <w:p w14:paraId="604C9745" w14:textId="77777777" w:rsidR="005C702F" w:rsidRPr="00E622B6" w:rsidRDefault="005C70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5" w:type="pct"/>
          </w:tcPr>
          <w:p w14:paraId="75540E26" w14:textId="77777777" w:rsidR="005C702F" w:rsidRPr="00E622B6" w:rsidRDefault="005C7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</w:tcPr>
          <w:p w14:paraId="34AFD113" w14:textId="77777777" w:rsidR="005C702F" w:rsidRPr="00E622B6" w:rsidRDefault="005C70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74" w:type="pct"/>
          </w:tcPr>
          <w:p w14:paraId="57F496C0" w14:textId="77777777" w:rsidR="005C702F" w:rsidRPr="00E622B6" w:rsidRDefault="005C70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2048D" w:rsidRPr="00A1596B" w14:paraId="66AB3689" w14:textId="77777777" w:rsidTr="00626986">
        <w:trPr>
          <w:cantSplit/>
          <w:trHeight w:val="320"/>
        </w:trPr>
        <w:tc>
          <w:tcPr>
            <w:tcW w:w="3194" w:type="pct"/>
            <w:gridSpan w:val="6"/>
            <w:shd w:val="clear" w:color="auto" w:fill="D9D9D9"/>
            <w:vAlign w:val="center"/>
          </w:tcPr>
          <w:p w14:paraId="32959C2D" w14:textId="77777777" w:rsidR="00D2048D" w:rsidRPr="00A1596B" w:rsidRDefault="00D2048D" w:rsidP="002809AD">
            <w:pPr>
              <w:jc w:val="center"/>
              <w:rPr>
                <w:b/>
                <w:sz w:val="20"/>
                <w:szCs w:val="20"/>
              </w:rPr>
            </w:pPr>
            <w:r w:rsidRPr="00A1596B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1806" w:type="pct"/>
            <w:gridSpan w:val="4"/>
            <w:vAlign w:val="center"/>
          </w:tcPr>
          <w:p w14:paraId="309531FB" w14:textId="77777777" w:rsidR="00D2048D" w:rsidRPr="00A1596B" w:rsidRDefault="0062698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60</w:t>
            </w:r>
          </w:p>
        </w:tc>
      </w:tr>
    </w:tbl>
    <w:p w14:paraId="387CEF44" w14:textId="77777777" w:rsidR="00D2048D" w:rsidRPr="00E622B6" w:rsidRDefault="00D2048D" w:rsidP="00EA79E1">
      <w:pPr>
        <w:pStyle w:val="Nagwek1"/>
        <w:jc w:val="both"/>
        <w:rPr>
          <w:rFonts w:ascii="Times New Roman" w:hAnsi="Times New Roman"/>
          <w:bCs w:val="0"/>
          <w:kern w:val="0"/>
          <w:sz w:val="22"/>
          <w:szCs w:val="22"/>
        </w:rPr>
      </w:pPr>
      <w:r w:rsidRPr="00E622B6">
        <w:rPr>
          <w:rFonts w:ascii="Times New Roman" w:hAnsi="Times New Roman"/>
          <w:bCs w:val="0"/>
          <w:kern w:val="0"/>
          <w:sz w:val="22"/>
          <w:szCs w:val="22"/>
        </w:rPr>
        <w:t>Wymagania wstępne w zakresie wiedzy, umiejętności i innych kompetencji (jeśli dot. przedmiotu)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9104"/>
      </w:tblGrid>
      <w:tr w:rsidR="00D2048D" w:rsidRPr="00E622B6" w14:paraId="0A0B4B67" w14:textId="77777777" w:rsidTr="00910A28">
        <w:tc>
          <w:tcPr>
            <w:tcW w:w="534" w:type="dxa"/>
          </w:tcPr>
          <w:p w14:paraId="2BF3DB39" w14:textId="77777777" w:rsidR="00D2048D" w:rsidRPr="00E622B6" w:rsidRDefault="00D2048D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14:paraId="452DD32D" w14:textId="77777777" w:rsidR="00D2048D" w:rsidRPr="00E622B6" w:rsidRDefault="00411018" w:rsidP="00593F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Umiejętność programowania w językach proceduralnych i obiektowych</w:t>
            </w:r>
          </w:p>
        </w:tc>
      </w:tr>
      <w:tr w:rsidR="00D2048D" w:rsidRPr="00E622B6" w14:paraId="3FEA0897" w14:textId="77777777" w:rsidTr="00910A28">
        <w:tc>
          <w:tcPr>
            <w:tcW w:w="534" w:type="dxa"/>
          </w:tcPr>
          <w:p w14:paraId="6E587107" w14:textId="77777777" w:rsidR="00D2048D" w:rsidRPr="00E622B6" w:rsidRDefault="00D2048D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14:paraId="51F505BD" w14:textId="77777777" w:rsidR="00D2048D" w:rsidRPr="00E622B6" w:rsidRDefault="00463CA3" w:rsidP="00463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Podstawowe umiejętności z zakresu technologii internetowych</w:t>
            </w:r>
          </w:p>
        </w:tc>
      </w:tr>
      <w:tr w:rsidR="00411018" w:rsidRPr="00E622B6" w14:paraId="3C698D1C" w14:textId="77777777" w:rsidTr="00910A28">
        <w:tc>
          <w:tcPr>
            <w:tcW w:w="534" w:type="dxa"/>
          </w:tcPr>
          <w:p w14:paraId="10585609" w14:textId="77777777" w:rsidR="00411018" w:rsidRPr="00E622B6" w:rsidRDefault="00411018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14:paraId="27E94E32" w14:textId="77777777" w:rsidR="00411018" w:rsidRDefault="00411018" w:rsidP="00593F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Podstawowa wiedza o bazach danych (przedmiot: Wprowadzenie do baz danych)</w:t>
            </w:r>
          </w:p>
        </w:tc>
      </w:tr>
      <w:tr w:rsidR="00D55E84" w:rsidRPr="00E622B6" w14:paraId="6323E09A" w14:textId="77777777" w:rsidTr="00910A28">
        <w:tc>
          <w:tcPr>
            <w:tcW w:w="534" w:type="dxa"/>
          </w:tcPr>
          <w:p w14:paraId="385746CF" w14:textId="77777777" w:rsidR="00D55E84" w:rsidRPr="00E622B6" w:rsidRDefault="00D55E84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14:paraId="074452A9" w14:textId="77777777" w:rsidR="00D55E84" w:rsidRDefault="00D55E84" w:rsidP="00593F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Podstawowa wiedza o sieciach komputerowych i systemach operacyjnych</w:t>
            </w:r>
          </w:p>
        </w:tc>
      </w:tr>
    </w:tbl>
    <w:p w14:paraId="726C7186" w14:textId="77777777" w:rsidR="00D2048D" w:rsidRPr="00E622B6" w:rsidRDefault="00D2048D" w:rsidP="00593FC0">
      <w:pPr>
        <w:rPr>
          <w:sz w:val="22"/>
          <w:szCs w:val="22"/>
        </w:rPr>
      </w:pPr>
    </w:p>
    <w:p w14:paraId="454C0C01" w14:textId="77777777" w:rsidR="00D2048D" w:rsidRPr="00E622B6" w:rsidRDefault="00D2048D" w:rsidP="00593FC0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9104"/>
      </w:tblGrid>
      <w:tr w:rsidR="00D2048D" w:rsidRPr="00E622B6" w14:paraId="5BA363B2" w14:textId="77777777" w:rsidTr="00910A28">
        <w:tc>
          <w:tcPr>
            <w:tcW w:w="534" w:type="dxa"/>
          </w:tcPr>
          <w:p w14:paraId="1175529D" w14:textId="77777777" w:rsidR="00D2048D" w:rsidRPr="00E622B6" w:rsidRDefault="00D2048D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14:paraId="5CEF191D" w14:textId="77777777" w:rsidR="00D2048D" w:rsidRPr="00FB4A86" w:rsidRDefault="00D55E84" w:rsidP="00B412FC">
            <w:pPr>
              <w:rPr>
                <w:sz w:val="22"/>
                <w:szCs w:val="22"/>
              </w:rPr>
            </w:pPr>
            <w:r w:rsidRPr="00FB4A86">
              <w:rPr>
                <w:sz w:val="22"/>
                <w:szCs w:val="22"/>
              </w:rPr>
              <w:t>Przekazanie wiedzy i wykształcenie praktycznych umiejętności w zakresie modeli danych i bezpieczn</w:t>
            </w:r>
            <w:r w:rsidR="00B412FC">
              <w:rPr>
                <w:sz w:val="22"/>
                <w:szCs w:val="22"/>
              </w:rPr>
              <w:t>ego</w:t>
            </w:r>
            <w:r w:rsidRPr="00FB4A86">
              <w:rPr>
                <w:sz w:val="22"/>
                <w:szCs w:val="22"/>
              </w:rPr>
              <w:t xml:space="preserve"> funkcjonowani</w:t>
            </w:r>
            <w:r w:rsidR="00B412FC">
              <w:rPr>
                <w:sz w:val="22"/>
                <w:szCs w:val="22"/>
              </w:rPr>
              <w:t>a</w:t>
            </w:r>
            <w:r w:rsidRPr="00FB4A86">
              <w:rPr>
                <w:sz w:val="22"/>
                <w:szCs w:val="22"/>
              </w:rPr>
              <w:t xml:space="preserve"> baz danych w </w:t>
            </w:r>
            <w:r w:rsidRPr="00FB4A86">
              <w:rPr>
                <w:rFonts w:hint="eastAsia"/>
                <w:sz w:val="22"/>
                <w:szCs w:val="22"/>
              </w:rPr>
              <w:t>ś</w:t>
            </w:r>
            <w:r w:rsidRPr="00FB4A86">
              <w:rPr>
                <w:sz w:val="22"/>
                <w:szCs w:val="22"/>
              </w:rPr>
              <w:t>rodowisku rozproszonym</w:t>
            </w:r>
          </w:p>
        </w:tc>
      </w:tr>
      <w:tr w:rsidR="00D2048D" w:rsidRPr="00E622B6" w14:paraId="62EF0D1E" w14:textId="77777777" w:rsidTr="00910A28">
        <w:tc>
          <w:tcPr>
            <w:tcW w:w="534" w:type="dxa"/>
          </w:tcPr>
          <w:p w14:paraId="26348EAA" w14:textId="77777777" w:rsidR="00D2048D" w:rsidRPr="00E622B6" w:rsidRDefault="00D2048D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14:paraId="4951D1EB" w14:textId="77777777" w:rsidR="00D2048D" w:rsidRPr="00E622B6" w:rsidRDefault="00FB4A86" w:rsidP="006A4D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Przegląd współczesnych systemów </w:t>
            </w:r>
            <w:r w:rsidR="006A4D43">
              <w:rPr>
                <w:sz w:val="22"/>
                <w:szCs w:val="22"/>
              </w:rPr>
              <w:t>baz</w:t>
            </w:r>
            <w:r>
              <w:rPr>
                <w:sz w:val="22"/>
                <w:szCs w:val="22"/>
              </w:rPr>
              <w:t xml:space="preserve"> danych wynikający z dynamicznego wzrostu ilości danych oraz ich rozproszenia.</w:t>
            </w:r>
          </w:p>
        </w:tc>
      </w:tr>
    </w:tbl>
    <w:p w14:paraId="662E5383" w14:textId="66A463A6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 xml:space="preserve">Efekty </w:t>
      </w:r>
      <w:r w:rsidR="00CB6927">
        <w:rPr>
          <w:sz w:val="22"/>
          <w:szCs w:val="22"/>
        </w:rPr>
        <w:t>uczenia</w:t>
      </w:r>
      <w:r w:rsidRPr="00E622B6">
        <w:rPr>
          <w:sz w:val="22"/>
          <w:szCs w:val="22"/>
        </w:rPr>
        <w:t xml:space="preserve"> dla całego przedmiotu (EKP) – po zakończeniu cyklu kształcenia: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1"/>
        <w:gridCol w:w="6351"/>
        <w:gridCol w:w="2092"/>
      </w:tblGrid>
      <w:tr w:rsidR="00D2048D" w:rsidRPr="00E622B6" w14:paraId="522D1D88" w14:textId="77777777" w:rsidTr="005C702F">
        <w:tc>
          <w:tcPr>
            <w:tcW w:w="654" w:type="pct"/>
            <w:shd w:val="clear" w:color="auto" w:fill="D9D9D9"/>
          </w:tcPr>
          <w:p w14:paraId="1A46BB02" w14:textId="77777777" w:rsidR="00D2048D" w:rsidRPr="00E622B6" w:rsidRDefault="00D2048D" w:rsidP="008E235C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3269" w:type="pct"/>
            <w:shd w:val="clear" w:color="auto" w:fill="D9D9D9"/>
          </w:tcPr>
          <w:p w14:paraId="2680FD37" w14:textId="77777777" w:rsidR="00D2048D" w:rsidRPr="00E622B6" w:rsidRDefault="00D2048D" w:rsidP="003374FC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1077" w:type="pct"/>
            <w:shd w:val="clear" w:color="auto" w:fill="D9D9D9"/>
          </w:tcPr>
          <w:p w14:paraId="3D7EF761" w14:textId="77777777"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Odniesienie do </w:t>
            </w:r>
          </w:p>
          <w:p w14:paraId="4AE51A41" w14:textId="2511A393"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kierunkowych efektów </w:t>
            </w:r>
            <w:r w:rsidR="00C4010F">
              <w:rPr>
                <w:b/>
                <w:sz w:val="22"/>
                <w:szCs w:val="22"/>
              </w:rPr>
              <w:t>uczenia się</w:t>
            </w:r>
            <w:bookmarkStart w:id="0" w:name="_GoBack"/>
            <w:bookmarkEnd w:id="0"/>
          </w:p>
        </w:tc>
      </w:tr>
      <w:tr w:rsidR="00D2048D" w:rsidRPr="00E622B6" w14:paraId="0EC8294C" w14:textId="77777777" w:rsidTr="005C702F">
        <w:tc>
          <w:tcPr>
            <w:tcW w:w="654" w:type="pct"/>
          </w:tcPr>
          <w:p w14:paraId="27D2D628" w14:textId="19F9EF69" w:rsidR="00D2048D" w:rsidRPr="00E622B6" w:rsidRDefault="005C702F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1</w:t>
            </w:r>
          </w:p>
        </w:tc>
        <w:tc>
          <w:tcPr>
            <w:tcW w:w="3269" w:type="pct"/>
          </w:tcPr>
          <w:p w14:paraId="5E6E77A6" w14:textId="77777777" w:rsidR="00D2048D" w:rsidRPr="00E622B6" w:rsidRDefault="00984B91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opisać i wykorzystać praktycznie  struktury danych odpowied</w:t>
            </w:r>
            <w:r w:rsidR="00AA089A">
              <w:rPr>
                <w:sz w:val="22"/>
                <w:szCs w:val="22"/>
              </w:rPr>
              <w:t>nio do zastosowania</w:t>
            </w:r>
          </w:p>
        </w:tc>
        <w:tc>
          <w:tcPr>
            <w:tcW w:w="1077" w:type="pct"/>
          </w:tcPr>
          <w:p w14:paraId="4EF10135" w14:textId="5ABA8DB5" w:rsidR="00D2048D" w:rsidRPr="00E622B6" w:rsidRDefault="003D52AE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P6S_W</w:t>
            </w:r>
            <w:r w:rsidR="00C1391D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, P6S_U</w:t>
            </w:r>
            <w:r w:rsidR="00C1391D">
              <w:rPr>
                <w:sz w:val="22"/>
                <w:szCs w:val="22"/>
              </w:rPr>
              <w:t>15</w:t>
            </w:r>
          </w:p>
        </w:tc>
      </w:tr>
      <w:tr w:rsidR="00D2048D" w:rsidRPr="00E622B6" w14:paraId="72EC2831" w14:textId="77777777" w:rsidTr="005C702F">
        <w:tc>
          <w:tcPr>
            <w:tcW w:w="654" w:type="pct"/>
          </w:tcPr>
          <w:p w14:paraId="2FE4F053" w14:textId="3C5A2AE4" w:rsidR="00D2048D" w:rsidRPr="00E622B6" w:rsidRDefault="005C702F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2</w:t>
            </w:r>
          </w:p>
        </w:tc>
        <w:tc>
          <w:tcPr>
            <w:tcW w:w="3269" w:type="pct"/>
          </w:tcPr>
          <w:p w14:paraId="7CE45DF7" w14:textId="77777777" w:rsidR="00D2048D" w:rsidRPr="00E622B6" w:rsidRDefault="00984B91" w:rsidP="00AA089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wkonywać</w:t>
            </w:r>
            <w:proofErr w:type="spellEnd"/>
            <w:r>
              <w:rPr>
                <w:sz w:val="22"/>
                <w:szCs w:val="22"/>
              </w:rPr>
              <w:t xml:space="preserve"> n</w:t>
            </w:r>
            <w:r w:rsidR="00AA089A">
              <w:rPr>
                <w:sz w:val="22"/>
                <w:szCs w:val="22"/>
              </w:rPr>
              <w:t>a danych operacje wyszukiwawcze i</w:t>
            </w:r>
            <w:r>
              <w:rPr>
                <w:sz w:val="22"/>
                <w:szCs w:val="22"/>
              </w:rPr>
              <w:t xml:space="preserve"> analityczne </w:t>
            </w:r>
            <w:r w:rsidR="002979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wybierając </w:t>
            </w:r>
            <w:r w:rsidR="00AA089A">
              <w:rPr>
                <w:sz w:val="22"/>
                <w:szCs w:val="22"/>
              </w:rPr>
              <w:t>odpowiednie</w:t>
            </w:r>
            <w:r>
              <w:rPr>
                <w:sz w:val="22"/>
                <w:szCs w:val="22"/>
              </w:rPr>
              <w:t xml:space="preserve"> narzędzia</w:t>
            </w:r>
            <w:r w:rsidR="00297939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077" w:type="pct"/>
          </w:tcPr>
          <w:p w14:paraId="5FF5C750" w14:textId="58689F65" w:rsidR="00D2048D" w:rsidRPr="00E622B6" w:rsidRDefault="003D52AE" w:rsidP="00DC3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P6S_W</w:t>
            </w:r>
            <w:r w:rsidR="00C1391D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, P6S_U</w:t>
            </w:r>
            <w:r w:rsidR="00C1391D">
              <w:rPr>
                <w:sz w:val="22"/>
                <w:szCs w:val="22"/>
              </w:rPr>
              <w:t>15</w:t>
            </w:r>
          </w:p>
        </w:tc>
      </w:tr>
      <w:tr w:rsidR="00D2048D" w:rsidRPr="00E622B6" w14:paraId="56736C10" w14:textId="77777777" w:rsidTr="005C702F">
        <w:tc>
          <w:tcPr>
            <w:tcW w:w="654" w:type="pct"/>
          </w:tcPr>
          <w:p w14:paraId="68CEE1B9" w14:textId="4778B95C" w:rsidR="00D2048D" w:rsidRPr="00E622B6" w:rsidRDefault="005C702F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3</w:t>
            </w:r>
          </w:p>
        </w:tc>
        <w:tc>
          <w:tcPr>
            <w:tcW w:w="3269" w:type="pct"/>
          </w:tcPr>
          <w:p w14:paraId="63B67535" w14:textId="77777777" w:rsidR="00D2048D" w:rsidRPr="00E622B6" w:rsidRDefault="00AA089A" w:rsidP="00AA08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zaproponować  i wdrożyć  odpowiednie dla zastosowania mechanizmy zabezpieczenia poprawności i spójności danych </w:t>
            </w:r>
          </w:p>
        </w:tc>
        <w:tc>
          <w:tcPr>
            <w:tcW w:w="1077" w:type="pct"/>
          </w:tcPr>
          <w:p w14:paraId="69BB6DE2" w14:textId="05C0DA3B" w:rsidR="00D2048D" w:rsidRPr="00E622B6" w:rsidRDefault="003D52AE" w:rsidP="00DC3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P6S_W</w:t>
            </w:r>
            <w:r w:rsidR="00C1391D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, P6S_U</w:t>
            </w:r>
            <w:r w:rsidR="00C1391D">
              <w:rPr>
                <w:sz w:val="22"/>
                <w:szCs w:val="22"/>
              </w:rPr>
              <w:t>15</w:t>
            </w:r>
          </w:p>
        </w:tc>
      </w:tr>
      <w:tr w:rsidR="00D2048D" w:rsidRPr="00E622B6" w14:paraId="281AE608" w14:textId="77777777" w:rsidTr="005C702F">
        <w:tc>
          <w:tcPr>
            <w:tcW w:w="654" w:type="pct"/>
          </w:tcPr>
          <w:p w14:paraId="25059069" w14:textId="24AAC1DB" w:rsidR="00D2048D" w:rsidRPr="00E622B6" w:rsidRDefault="005C702F" w:rsidP="00C860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4</w:t>
            </w:r>
          </w:p>
        </w:tc>
        <w:tc>
          <w:tcPr>
            <w:tcW w:w="3269" w:type="pct"/>
          </w:tcPr>
          <w:p w14:paraId="6181C384" w14:textId="77777777" w:rsidR="00D2048D" w:rsidRPr="00E622B6" w:rsidRDefault="00AA089A" w:rsidP="00C860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wyjaśnić różnicę między scentralizowanymi a rozproszonymi systemami baz danych oraz wskazać dla obu właściwe obszary zastosowań</w:t>
            </w:r>
          </w:p>
        </w:tc>
        <w:tc>
          <w:tcPr>
            <w:tcW w:w="1077" w:type="pct"/>
          </w:tcPr>
          <w:p w14:paraId="4A3681B5" w14:textId="3C28ED59" w:rsidR="00D2048D" w:rsidRPr="00E622B6" w:rsidRDefault="003D52AE" w:rsidP="00C860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P6S_W</w:t>
            </w:r>
            <w:r w:rsidR="00C1391D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, P6S_</w:t>
            </w:r>
            <w:r w:rsidR="00C1391D">
              <w:rPr>
                <w:sz w:val="22"/>
                <w:szCs w:val="22"/>
              </w:rPr>
              <w:t>U15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D2048D" w:rsidRPr="00E622B6" w14:paraId="5F01F6F4" w14:textId="77777777" w:rsidTr="005C702F">
        <w:tc>
          <w:tcPr>
            <w:tcW w:w="654" w:type="pct"/>
          </w:tcPr>
          <w:p w14:paraId="2AF77C40" w14:textId="7E26820E" w:rsidR="00D2048D" w:rsidRPr="00E622B6" w:rsidRDefault="005C702F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5</w:t>
            </w:r>
          </w:p>
        </w:tc>
        <w:tc>
          <w:tcPr>
            <w:tcW w:w="3269" w:type="pct"/>
          </w:tcPr>
          <w:p w14:paraId="736677B1" w14:textId="77777777" w:rsidR="00D2048D" w:rsidRPr="00E622B6" w:rsidRDefault="00AA089A" w:rsidP="00AD5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wykonać aplikację wykorzystująca bazę danych dobierając odpowiednie dla danego problemu narzędzia</w:t>
            </w:r>
          </w:p>
        </w:tc>
        <w:tc>
          <w:tcPr>
            <w:tcW w:w="1077" w:type="pct"/>
          </w:tcPr>
          <w:p w14:paraId="3D0AB657" w14:textId="505A9DBE" w:rsidR="00D2048D" w:rsidRPr="00E622B6" w:rsidRDefault="003D52AE" w:rsidP="00DC3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P6S_W</w:t>
            </w:r>
            <w:r w:rsidR="00C1391D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, P6S_W</w:t>
            </w:r>
            <w:r w:rsidR="00C1391D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, P6S_U</w:t>
            </w:r>
            <w:r w:rsidR="00C1391D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, P6S_U</w:t>
            </w:r>
            <w:r w:rsidR="00C1391D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4B62D02C" w14:textId="77777777" w:rsidR="005C702F" w:rsidRPr="00E622B6" w:rsidRDefault="005C702F" w:rsidP="00850CEA">
      <w:pPr>
        <w:pStyle w:val="Nagwek1"/>
        <w:rPr>
          <w:sz w:val="22"/>
          <w:szCs w:val="22"/>
        </w:rPr>
      </w:pPr>
      <w:bookmarkStart w:id="1" w:name="_Hlk133374065"/>
      <w:r w:rsidRPr="00E622B6">
        <w:rPr>
          <w:sz w:val="22"/>
          <w:szCs w:val="22"/>
        </w:rPr>
        <w:t>Treści programowe:</w:t>
      </w:r>
    </w:p>
    <w:p w14:paraId="28D911EF" w14:textId="77777777" w:rsidR="005C702F" w:rsidRDefault="005C702F" w:rsidP="00850CEA">
      <w:pPr>
        <w:pStyle w:val="Nagwek4"/>
        <w:ind w:firstLine="0"/>
        <w:rPr>
          <w:sz w:val="22"/>
          <w:szCs w:val="22"/>
        </w:rPr>
      </w:pPr>
    </w:p>
    <w:p w14:paraId="2A91D185" w14:textId="371FB109" w:rsidR="005C702F" w:rsidRDefault="005C702F" w:rsidP="005C702F">
      <w:pPr>
        <w:pStyle w:val="Nagwek4"/>
        <w:ind w:firstLine="0"/>
        <w:rPr>
          <w:sz w:val="22"/>
          <w:szCs w:val="22"/>
        </w:rPr>
      </w:pPr>
      <w:r w:rsidRPr="00E622B6">
        <w:rPr>
          <w:sz w:val="22"/>
          <w:szCs w:val="22"/>
        </w:rPr>
        <w:t xml:space="preserve">Semestr </w:t>
      </w:r>
      <w:r>
        <w:rPr>
          <w:sz w:val="22"/>
          <w:szCs w:val="22"/>
        </w:rPr>
        <w:t>V</w:t>
      </w:r>
      <w:r w:rsidRPr="00E622B6">
        <w:rPr>
          <w:sz w:val="22"/>
          <w:szCs w:val="22"/>
        </w:rPr>
        <w:t>I</w:t>
      </w:r>
    </w:p>
    <w:tbl>
      <w:tblPr>
        <w:tblW w:w="507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2"/>
        <w:gridCol w:w="5918"/>
        <w:gridCol w:w="565"/>
        <w:gridCol w:w="424"/>
        <w:gridCol w:w="571"/>
        <w:gridCol w:w="1275"/>
      </w:tblGrid>
      <w:tr w:rsidR="00D2048D" w:rsidRPr="00E622B6" w14:paraId="285CE979" w14:textId="77777777" w:rsidTr="004E5782">
        <w:trPr>
          <w:cantSplit/>
          <w:trHeight w:hRule="exact" w:val="302"/>
        </w:trPr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1"/>
          <w:p w14:paraId="76D6931B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Lp.</w:t>
            </w:r>
          </w:p>
        </w:tc>
        <w:tc>
          <w:tcPr>
            <w:tcW w:w="30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66CB8" w14:textId="77777777"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Zagadnienia</w:t>
            </w:r>
          </w:p>
          <w:p w14:paraId="5D1596B3" w14:textId="77777777"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8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3249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Liczba godzin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CEB84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Odniesienie</w:t>
            </w:r>
          </w:p>
          <w:p w14:paraId="38140E5B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do EKP dla </w:t>
            </w:r>
          </w:p>
          <w:p w14:paraId="74778602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przedmiotu</w:t>
            </w:r>
          </w:p>
        </w:tc>
      </w:tr>
      <w:tr w:rsidR="00D2048D" w:rsidRPr="00E622B6" w14:paraId="14E55228" w14:textId="77777777" w:rsidTr="004E5782">
        <w:trPr>
          <w:cantSplit/>
          <w:trHeight w:hRule="exact" w:val="467"/>
        </w:trPr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8C6B" w14:textId="77777777" w:rsidR="00D2048D" w:rsidRPr="00E622B6" w:rsidRDefault="00D2048D" w:rsidP="00C86066">
            <w:pPr>
              <w:pStyle w:val="Styl"/>
              <w:jc w:val="center"/>
              <w:rPr>
                <w:sz w:val="22"/>
                <w:szCs w:val="22"/>
              </w:rPr>
            </w:pPr>
          </w:p>
        </w:tc>
        <w:tc>
          <w:tcPr>
            <w:tcW w:w="30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A6F6" w14:textId="77777777" w:rsidR="00D2048D" w:rsidRPr="00E622B6" w:rsidRDefault="00D2048D" w:rsidP="00C86066">
            <w:pPr>
              <w:pStyle w:val="Styl"/>
              <w:ind w:right="350"/>
              <w:jc w:val="center"/>
              <w:rPr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E6CA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W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886F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D4E1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L/P</w:t>
            </w:r>
          </w:p>
        </w:tc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8B50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</w:tr>
      <w:tr w:rsidR="00D2048D" w:rsidRPr="00E622B6" w14:paraId="1FB2D332" w14:textId="77777777" w:rsidTr="004E5782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970E" w14:textId="77777777" w:rsidR="00D2048D" w:rsidRPr="00E622B6" w:rsidRDefault="00D2048D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DBB7" w14:textId="77777777" w:rsidR="00D2048D" w:rsidRPr="00E622B6" w:rsidRDefault="00B8344C" w:rsidP="00B40AA4">
            <w:pPr>
              <w:pStyle w:val="Styl"/>
              <w:ind w:left="106"/>
              <w:rPr>
                <w:sz w:val="22"/>
                <w:szCs w:val="22"/>
              </w:rPr>
            </w:pPr>
            <w:r w:rsidRPr="00B40AA4">
              <w:rPr>
                <w:sz w:val="22"/>
                <w:szCs w:val="22"/>
              </w:rPr>
              <w:t xml:space="preserve">Zaawansowane techniki utrzymania spójności </w:t>
            </w:r>
            <w:r w:rsidR="00B40AA4">
              <w:rPr>
                <w:sz w:val="22"/>
                <w:szCs w:val="22"/>
              </w:rPr>
              <w:t xml:space="preserve">danych w relacyjnych bazach danych </w:t>
            </w:r>
            <w:r w:rsidRPr="00B40AA4">
              <w:rPr>
                <w:sz w:val="22"/>
                <w:szCs w:val="22"/>
              </w:rPr>
              <w:t>: transakcje, postulaty ACID, kopie zapasowe, replikacja</w:t>
            </w:r>
            <w:r w:rsidR="00096B43" w:rsidRPr="00B40AA4">
              <w:rPr>
                <w:sz w:val="22"/>
                <w:szCs w:val="22"/>
              </w:rPr>
              <w:t xml:space="preserve"> </w:t>
            </w:r>
            <w:r w:rsidR="00096B43">
              <w:rPr>
                <w:sz w:val="22"/>
                <w:szCs w:val="22"/>
              </w:rPr>
              <w:t xml:space="preserve"> </w:t>
            </w:r>
            <w:r w:rsidR="00096B43">
              <w:t>Rozszerzenia relacyjnego modelu danych - bazy obiektowo-relacyjne – obiektowe typy danych, przechowywanie plików w BD.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B6F9" w14:textId="77777777" w:rsidR="00D2048D" w:rsidRPr="00E622B6" w:rsidRDefault="0053677A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50D8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E8B" w14:textId="77777777" w:rsidR="00D2048D" w:rsidRPr="00E622B6" w:rsidRDefault="004E5782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9416" w14:textId="11615338" w:rsidR="00D2048D" w:rsidRPr="00E622B6" w:rsidRDefault="005C702F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</w:t>
            </w:r>
            <w:r w:rsidR="00482216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  <w:r w:rsidR="0013033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EP3</w:t>
            </w:r>
          </w:p>
        </w:tc>
      </w:tr>
      <w:tr w:rsidR="00D2048D" w:rsidRPr="00E622B6" w14:paraId="3D3E5A6E" w14:textId="77777777" w:rsidTr="004E5782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D19" w14:textId="77777777" w:rsidR="00D2048D" w:rsidRPr="00E622B6" w:rsidRDefault="00D2048D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99F2" w14:textId="77777777" w:rsidR="00D2048D" w:rsidRPr="00E622B6" w:rsidRDefault="00096B43" w:rsidP="00B40AA4">
            <w:pPr>
              <w:rPr>
                <w:sz w:val="22"/>
                <w:szCs w:val="22"/>
              </w:rPr>
            </w:pPr>
            <w:proofErr w:type="spellStart"/>
            <w:r>
              <w:t>Postrelacyjne</w:t>
            </w:r>
            <w:proofErr w:type="spellEnd"/>
            <w:r>
              <w:t xml:space="preserve"> modele baz danych: obiektowe, bazy XML, multimedialne – specyfika modelu danych i dostępu do </w:t>
            </w:r>
            <w:r>
              <w:lastRenderedPageBreak/>
              <w:t>danych, rozszerzenia relacyjnego języka zapytań.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A5CB" w14:textId="77777777" w:rsidR="00D2048D" w:rsidRPr="00E622B6" w:rsidRDefault="0013033D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1E28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D452" w14:textId="77777777" w:rsidR="00D2048D" w:rsidRPr="00E622B6" w:rsidRDefault="00B40AA4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4E4A" w14:textId="59627E7E" w:rsidR="00D2048D" w:rsidRPr="00E622B6" w:rsidRDefault="005C702F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</w:t>
            </w:r>
            <w:r w:rsidR="00482216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D2048D" w:rsidRPr="00E622B6" w14:paraId="3279B85C" w14:textId="77777777" w:rsidTr="004E5782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F6DE" w14:textId="77777777" w:rsidR="00D2048D" w:rsidRPr="00E622B6" w:rsidRDefault="00D2048D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7260" w14:textId="77777777" w:rsidR="00D2048D" w:rsidRPr="00E622B6" w:rsidRDefault="00096B43" w:rsidP="00096B43">
            <w:pPr>
              <w:rPr>
                <w:sz w:val="22"/>
                <w:szCs w:val="22"/>
              </w:rPr>
            </w:pPr>
            <w:r>
              <w:t xml:space="preserve">Rozproszone bazy danych: spójność, skalowalność, replikacja,  fragmentacja. 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8A8B" w14:textId="77777777" w:rsidR="00D2048D" w:rsidRPr="00E622B6" w:rsidRDefault="00B40AA4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BCC8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06AB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A8EF" w14:textId="08A7C753" w:rsidR="00D2048D" w:rsidRPr="00E622B6" w:rsidRDefault="005C702F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EP2</w:t>
            </w:r>
            <w:r w:rsidR="00482216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EP3</w:t>
            </w:r>
          </w:p>
        </w:tc>
      </w:tr>
      <w:tr w:rsidR="00D2048D" w:rsidRPr="00E622B6" w14:paraId="5839CFC1" w14:textId="77777777" w:rsidTr="004E5782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6B9B" w14:textId="77777777" w:rsidR="00D2048D" w:rsidRPr="00E622B6" w:rsidRDefault="00D2048D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C60B" w14:textId="77777777" w:rsidR="00D2048D" w:rsidRPr="00E622B6" w:rsidRDefault="00096B43" w:rsidP="00096B43">
            <w:pPr>
              <w:rPr>
                <w:sz w:val="22"/>
                <w:szCs w:val="22"/>
              </w:rPr>
            </w:pPr>
            <w:r>
              <w:t xml:space="preserve">Nierelacyjne bazy danych – przegląd – bazy klucz-wartość, dokumentowe, rodzin kolumn, grafowe. 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5856" w14:textId="77777777" w:rsidR="00D2048D" w:rsidRPr="00E622B6" w:rsidRDefault="0053677A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9888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8994" w14:textId="77777777" w:rsidR="00D2048D" w:rsidRPr="00E622B6" w:rsidRDefault="0013033D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A306" w14:textId="20837526" w:rsidR="00D2048D" w:rsidRPr="00E622B6" w:rsidRDefault="005C702F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</w:t>
            </w:r>
            <w:r w:rsidR="0013033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EP4</w:t>
            </w:r>
            <w:r w:rsidR="00482216">
              <w:rPr>
                <w:sz w:val="22"/>
                <w:szCs w:val="22"/>
              </w:rPr>
              <w:t xml:space="preserve">, </w:t>
            </w:r>
          </w:p>
        </w:tc>
      </w:tr>
      <w:tr w:rsidR="00D2048D" w:rsidRPr="00E622B6" w14:paraId="139C7201" w14:textId="77777777" w:rsidTr="004E5782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1041" w14:textId="77777777" w:rsidR="00D2048D" w:rsidRPr="00E622B6" w:rsidRDefault="00D2048D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7218" w14:textId="77777777" w:rsidR="00D2048D" w:rsidRPr="00E622B6" w:rsidRDefault="00096B43" w:rsidP="00096B43">
            <w:pPr>
              <w:rPr>
                <w:sz w:val="22"/>
                <w:szCs w:val="22"/>
              </w:rPr>
            </w:pPr>
            <w:r>
              <w:t xml:space="preserve">Reprezentatywne przykłady baz </w:t>
            </w:r>
            <w:proofErr w:type="spellStart"/>
            <w:r>
              <w:t>noSQL</w:t>
            </w:r>
            <w:proofErr w:type="spellEnd"/>
            <w:r>
              <w:t xml:space="preserve">: </w:t>
            </w:r>
            <w:proofErr w:type="spellStart"/>
            <w:r>
              <w:t>mongoDB</w:t>
            </w:r>
            <w:proofErr w:type="spellEnd"/>
            <w:r>
              <w:t xml:space="preserve">, </w:t>
            </w:r>
            <w:proofErr w:type="spellStart"/>
            <w:r>
              <w:t>Cassandra</w:t>
            </w:r>
            <w:proofErr w:type="spellEnd"/>
            <w:r>
              <w:t xml:space="preserve"> – model danych, struktury danych, język zapytań, zasady projektowania aplikacji.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CC72" w14:textId="77777777" w:rsidR="00D2048D" w:rsidRPr="00E622B6" w:rsidRDefault="00B40AA4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276D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5DBD" w14:textId="77777777" w:rsidR="00D2048D" w:rsidRPr="00E622B6" w:rsidRDefault="0013033D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C6AB" w14:textId="05CAA7DE" w:rsidR="00D2048D" w:rsidRPr="00E622B6" w:rsidRDefault="005C702F" w:rsidP="004822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</w:t>
            </w:r>
            <w:r w:rsidR="00482216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  <w:r w:rsidR="0013033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EP4</w:t>
            </w:r>
            <w:r w:rsidR="00482216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EP5</w:t>
            </w:r>
          </w:p>
        </w:tc>
      </w:tr>
      <w:tr w:rsidR="00D2048D" w:rsidRPr="00E622B6" w14:paraId="6BAEF9A6" w14:textId="77777777" w:rsidTr="004E5782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48B5" w14:textId="77777777" w:rsidR="00D2048D" w:rsidRPr="00E622B6" w:rsidRDefault="00D2048D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385F" w14:textId="77777777" w:rsidR="00D2048D" w:rsidRPr="00B40AA4" w:rsidRDefault="0013033D" w:rsidP="0053677A">
            <w:pPr>
              <w:pStyle w:val="Styl"/>
              <w:ind w:left="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Komunikacja z bazą danych z poziomu języka programowania. 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6EA6" w14:textId="77777777" w:rsidR="00D2048D" w:rsidRPr="00E622B6" w:rsidRDefault="00B40AA4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C3DA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4B1A" w14:textId="77777777" w:rsidR="00D2048D" w:rsidRPr="00E622B6" w:rsidRDefault="0013033D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F42C" w14:textId="0AEE1E43" w:rsidR="00D2048D" w:rsidRPr="00E622B6" w:rsidRDefault="005C702F" w:rsidP="00130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EP5</w:t>
            </w:r>
          </w:p>
        </w:tc>
      </w:tr>
      <w:tr w:rsidR="004E5782" w:rsidRPr="00E622B6" w14:paraId="6C2D4BCB" w14:textId="77777777" w:rsidTr="004E5782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41F4" w14:textId="77777777" w:rsidR="004E5782" w:rsidRPr="00E622B6" w:rsidRDefault="004E5782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EFCE" w14:textId="77777777" w:rsidR="00096B43" w:rsidRDefault="00096B43" w:rsidP="00096B43">
            <w:r>
              <w:t xml:space="preserve">Projekt aplikacji w </w:t>
            </w:r>
            <w:proofErr w:type="spellStart"/>
            <w:r>
              <w:t>mongoDB</w:t>
            </w:r>
            <w:proofErr w:type="spellEnd"/>
            <w:r>
              <w:t xml:space="preserve"> i </w:t>
            </w:r>
            <w:proofErr w:type="spellStart"/>
            <w:r>
              <w:t>cassandra</w:t>
            </w:r>
            <w:proofErr w:type="spellEnd"/>
            <w:r>
              <w:t xml:space="preserve"> – model danych i zapytania realizujące funkcjonalności</w:t>
            </w:r>
            <w:r w:rsidR="00B40AA4">
              <w:t xml:space="preserve">, elementy interfejsu </w:t>
            </w:r>
          </w:p>
          <w:p w14:paraId="427E7439" w14:textId="77777777" w:rsidR="004E5782" w:rsidRDefault="004E5782" w:rsidP="0053677A">
            <w:pPr>
              <w:pStyle w:val="Styl"/>
              <w:ind w:left="106"/>
              <w:rPr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8601" w14:textId="77777777" w:rsidR="004E5782" w:rsidRDefault="004E5782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78EE" w14:textId="77777777" w:rsidR="004E5782" w:rsidRPr="00E622B6" w:rsidRDefault="004E5782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0E84" w14:textId="77777777" w:rsidR="004E5782" w:rsidRPr="00E622B6" w:rsidRDefault="00966020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9F71" w14:textId="2FCF7C2A" w:rsidR="004E5782" w:rsidRDefault="005C702F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</w:t>
            </w:r>
            <w:r w:rsidR="00482216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  <w:r w:rsidR="00482216">
              <w:rPr>
                <w:sz w:val="22"/>
                <w:szCs w:val="22"/>
              </w:rPr>
              <w:t xml:space="preserve">, </w:t>
            </w:r>
          </w:p>
          <w:p w14:paraId="32A48273" w14:textId="63DFD0C4" w:rsidR="00482216" w:rsidRPr="00E622B6" w:rsidRDefault="005C702F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EP3</w:t>
            </w:r>
            <w:r w:rsidR="00482216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EP4</w:t>
            </w:r>
            <w:r w:rsidR="0013033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EP5</w:t>
            </w:r>
          </w:p>
        </w:tc>
      </w:tr>
    </w:tbl>
    <w:p w14:paraId="29E5CA3B" w14:textId="77777777" w:rsidR="005C702F" w:rsidRPr="00741253" w:rsidRDefault="005C702F" w:rsidP="005C702F">
      <w:pPr>
        <w:spacing w:before="240" w:after="60"/>
        <w:rPr>
          <w:b/>
        </w:rPr>
      </w:pPr>
      <w:bookmarkStart w:id="2" w:name="_Hlk133374093"/>
      <w:r w:rsidRPr="00741253">
        <w:rPr>
          <w:b/>
        </w:rPr>
        <w:t>Metody weryfikacji efektów uczenia się (w odniesieniu do poszczególnych efektów):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2"/>
        <w:gridCol w:w="566"/>
        <w:gridCol w:w="992"/>
        <w:gridCol w:w="992"/>
        <w:gridCol w:w="1134"/>
        <w:gridCol w:w="1418"/>
        <w:gridCol w:w="851"/>
        <w:gridCol w:w="1134"/>
        <w:gridCol w:w="1134"/>
        <w:gridCol w:w="709"/>
      </w:tblGrid>
      <w:tr w:rsidR="00D2048D" w:rsidRPr="00E622B6" w14:paraId="684EFDDA" w14:textId="77777777" w:rsidTr="00D81CFF">
        <w:trPr>
          <w:trHeight w:val="918"/>
        </w:trPr>
        <w:tc>
          <w:tcPr>
            <w:tcW w:w="852" w:type="dxa"/>
            <w:shd w:val="clear" w:color="auto" w:fill="D9D9D9"/>
          </w:tcPr>
          <w:bookmarkEnd w:id="2"/>
          <w:p w14:paraId="5384BE2B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 xml:space="preserve">Symbol </w:t>
            </w:r>
          </w:p>
          <w:p w14:paraId="26804732" w14:textId="6F8C070F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EP</w:t>
            </w:r>
          </w:p>
        </w:tc>
        <w:tc>
          <w:tcPr>
            <w:tcW w:w="566" w:type="dxa"/>
            <w:shd w:val="clear" w:color="auto" w:fill="D9D9D9"/>
          </w:tcPr>
          <w:p w14:paraId="22381F42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Test</w:t>
            </w:r>
          </w:p>
        </w:tc>
        <w:tc>
          <w:tcPr>
            <w:tcW w:w="992" w:type="dxa"/>
            <w:shd w:val="clear" w:color="auto" w:fill="D9D9D9"/>
          </w:tcPr>
          <w:p w14:paraId="5E13F580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Egzamin</w:t>
            </w:r>
          </w:p>
          <w:p w14:paraId="3EBE1720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ustny</w:t>
            </w:r>
          </w:p>
        </w:tc>
        <w:tc>
          <w:tcPr>
            <w:tcW w:w="992" w:type="dxa"/>
            <w:shd w:val="clear" w:color="auto" w:fill="D9D9D9"/>
          </w:tcPr>
          <w:p w14:paraId="1D8A087C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Egzamin</w:t>
            </w:r>
          </w:p>
          <w:p w14:paraId="53743910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pisemny</w:t>
            </w:r>
          </w:p>
        </w:tc>
        <w:tc>
          <w:tcPr>
            <w:tcW w:w="1134" w:type="dxa"/>
            <w:shd w:val="clear" w:color="auto" w:fill="D9D9D9"/>
          </w:tcPr>
          <w:p w14:paraId="2CBE079C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Kolokwium</w:t>
            </w:r>
          </w:p>
        </w:tc>
        <w:tc>
          <w:tcPr>
            <w:tcW w:w="1418" w:type="dxa"/>
            <w:shd w:val="clear" w:color="auto" w:fill="D9D9D9"/>
          </w:tcPr>
          <w:p w14:paraId="1136BBA0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 xml:space="preserve">Sprawozdanie </w:t>
            </w:r>
          </w:p>
        </w:tc>
        <w:tc>
          <w:tcPr>
            <w:tcW w:w="851" w:type="dxa"/>
            <w:shd w:val="clear" w:color="auto" w:fill="D9D9D9"/>
          </w:tcPr>
          <w:p w14:paraId="7BC89554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Projekt</w:t>
            </w:r>
          </w:p>
        </w:tc>
        <w:tc>
          <w:tcPr>
            <w:tcW w:w="1134" w:type="dxa"/>
            <w:shd w:val="clear" w:color="auto" w:fill="D9D9D9"/>
          </w:tcPr>
          <w:p w14:paraId="5915BE29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Prezentacja</w:t>
            </w:r>
          </w:p>
        </w:tc>
        <w:tc>
          <w:tcPr>
            <w:tcW w:w="1134" w:type="dxa"/>
            <w:shd w:val="clear" w:color="auto" w:fill="D9D9D9"/>
          </w:tcPr>
          <w:p w14:paraId="322D1478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Zaliczenie</w:t>
            </w:r>
          </w:p>
          <w:p w14:paraId="067716D0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praktyczne</w:t>
            </w:r>
          </w:p>
        </w:tc>
        <w:tc>
          <w:tcPr>
            <w:tcW w:w="709" w:type="dxa"/>
            <w:shd w:val="clear" w:color="auto" w:fill="D9D9D9"/>
          </w:tcPr>
          <w:p w14:paraId="21B2ED86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Inne</w:t>
            </w:r>
          </w:p>
        </w:tc>
      </w:tr>
      <w:tr w:rsidR="00D2048D" w:rsidRPr="00E622B6" w14:paraId="701D8ED9" w14:textId="77777777" w:rsidTr="005C702F">
        <w:trPr>
          <w:trHeight w:val="284"/>
        </w:trPr>
        <w:tc>
          <w:tcPr>
            <w:tcW w:w="852" w:type="dxa"/>
          </w:tcPr>
          <w:p w14:paraId="396D7BAC" w14:textId="1AE550A8" w:rsidR="00D2048D" w:rsidRPr="00E622B6" w:rsidRDefault="005C702F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1</w:t>
            </w:r>
          </w:p>
        </w:tc>
        <w:tc>
          <w:tcPr>
            <w:tcW w:w="566" w:type="dxa"/>
          </w:tcPr>
          <w:p w14:paraId="382E4968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2C2DF0A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8F36EAD" w14:textId="77777777" w:rsidR="00D2048D" w:rsidRPr="00E622B6" w:rsidRDefault="00482216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5DE9E034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704B004E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0857B33D" w14:textId="77777777" w:rsidR="00D2048D" w:rsidRPr="00E622B6" w:rsidRDefault="00482216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2783EB3A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AE3CF2A" w14:textId="77777777" w:rsidR="00D2048D" w:rsidRPr="00E622B6" w:rsidRDefault="00482216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09" w:type="dxa"/>
          </w:tcPr>
          <w:p w14:paraId="608F2F7C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048D" w:rsidRPr="00E622B6" w14:paraId="63313CB3" w14:textId="77777777" w:rsidTr="005C702F">
        <w:trPr>
          <w:trHeight w:val="284"/>
        </w:trPr>
        <w:tc>
          <w:tcPr>
            <w:tcW w:w="852" w:type="dxa"/>
          </w:tcPr>
          <w:p w14:paraId="38FDFCC4" w14:textId="17608666" w:rsidR="00D2048D" w:rsidRPr="00E622B6" w:rsidRDefault="005C702F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2</w:t>
            </w:r>
          </w:p>
        </w:tc>
        <w:tc>
          <w:tcPr>
            <w:tcW w:w="566" w:type="dxa"/>
          </w:tcPr>
          <w:p w14:paraId="02D6AE45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00E82FFD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685A2C0" w14:textId="77777777" w:rsidR="00D2048D" w:rsidRPr="00E622B6" w:rsidRDefault="00482216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2FC1862C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2E451855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2BC34042" w14:textId="77777777" w:rsidR="00D2048D" w:rsidRPr="00E622B6" w:rsidRDefault="00482216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7C84F379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7D5E73" w14:textId="77777777" w:rsidR="00D2048D" w:rsidRPr="00E622B6" w:rsidRDefault="00482216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09" w:type="dxa"/>
          </w:tcPr>
          <w:p w14:paraId="4B9D0E0F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048D" w:rsidRPr="00E622B6" w14:paraId="326D6BCC" w14:textId="77777777" w:rsidTr="005C702F">
        <w:trPr>
          <w:trHeight w:val="284"/>
        </w:trPr>
        <w:tc>
          <w:tcPr>
            <w:tcW w:w="852" w:type="dxa"/>
          </w:tcPr>
          <w:p w14:paraId="72F28467" w14:textId="247CEB38" w:rsidR="00D2048D" w:rsidRPr="00E622B6" w:rsidRDefault="005C702F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3</w:t>
            </w:r>
          </w:p>
        </w:tc>
        <w:tc>
          <w:tcPr>
            <w:tcW w:w="566" w:type="dxa"/>
          </w:tcPr>
          <w:p w14:paraId="5CCE5A67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736F0C56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0639472A" w14:textId="77777777" w:rsidR="00D2048D" w:rsidRPr="00E622B6" w:rsidRDefault="00482216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5E6BDCEA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6B06E1DC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0213A17F" w14:textId="77777777" w:rsidR="00D2048D" w:rsidRPr="00E622B6" w:rsidRDefault="00482216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46274041" w14:textId="77777777" w:rsidR="00D2048D" w:rsidRPr="00E622B6" w:rsidRDefault="002E272A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6AD8E384" w14:textId="77777777" w:rsidR="00D2048D" w:rsidRPr="00E622B6" w:rsidRDefault="00482216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09" w:type="dxa"/>
          </w:tcPr>
          <w:p w14:paraId="1D9D30FF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048D" w:rsidRPr="00E622B6" w14:paraId="273E2A7B" w14:textId="77777777" w:rsidTr="005C702F">
        <w:trPr>
          <w:trHeight w:val="284"/>
        </w:trPr>
        <w:tc>
          <w:tcPr>
            <w:tcW w:w="852" w:type="dxa"/>
          </w:tcPr>
          <w:p w14:paraId="2ACD3DB0" w14:textId="40A814EB" w:rsidR="00D2048D" w:rsidRPr="00E622B6" w:rsidRDefault="005C702F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4</w:t>
            </w:r>
          </w:p>
        </w:tc>
        <w:tc>
          <w:tcPr>
            <w:tcW w:w="566" w:type="dxa"/>
          </w:tcPr>
          <w:p w14:paraId="1EC454D8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CF79604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71431674" w14:textId="77777777" w:rsidR="00D2048D" w:rsidRPr="00E622B6" w:rsidRDefault="00482216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35C15BD9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55ED6979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0FF43867" w14:textId="77777777" w:rsidR="00D2048D" w:rsidRPr="00E622B6" w:rsidRDefault="00482216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27247B0C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91349B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069BEF76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048D" w:rsidRPr="00E622B6" w14:paraId="7734711C" w14:textId="77777777" w:rsidTr="005C702F">
        <w:trPr>
          <w:trHeight w:val="284"/>
        </w:trPr>
        <w:tc>
          <w:tcPr>
            <w:tcW w:w="852" w:type="dxa"/>
          </w:tcPr>
          <w:p w14:paraId="16F07565" w14:textId="4C27E311" w:rsidR="00D2048D" w:rsidRPr="00E622B6" w:rsidRDefault="005C702F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5</w:t>
            </w:r>
          </w:p>
        </w:tc>
        <w:tc>
          <w:tcPr>
            <w:tcW w:w="566" w:type="dxa"/>
          </w:tcPr>
          <w:p w14:paraId="21D46CD3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D5F98EA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077A470A" w14:textId="77777777" w:rsidR="00D2048D" w:rsidRPr="00E622B6" w:rsidRDefault="00482216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79041230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2C3AA730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612C97B4" w14:textId="77777777" w:rsidR="00D2048D" w:rsidRPr="00E622B6" w:rsidRDefault="00482216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06C4C83C" w14:textId="77777777" w:rsidR="00D2048D" w:rsidRPr="00E622B6" w:rsidRDefault="002E272A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4642523B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79597041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B1E261C" w14:textId="77777777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Kryteria zaliczenia przedmiotu:</w:t>
      </w:r>
    </w:p>
    <w:tbl>
      <w:tblPr>
        <w:tblW w:w="488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3"/>
        <w:gridCol w:w="8113"/>
      </w:tblGrid>
      <w:tr w:rsidR="00D2048D" w:rsidRPr="00E622B6" w14:paraId="6A19C305" w14:textId="77777777" w:rsidTr="00120E0A">
        <w:tc>
          <w:tcPr>
            <w:tcW w:w="728" w:type="pct"/>
            <w:shd w:val="clear" w:color="auto" w:fill="D9D9D9"/>
          </w:tcPr>
          <w:p w14:paraId="6EA8BB5D" w14:textId="77777777" w:rsidR="00D2048D" w:rsidRPr="00E622B6" w:rsidRDefault="00D2048D" w:rsidP="000967DB">
            <w:pPr>
              <w:pStyle w:val="Nagwek1"/>
              <w:spacing w:before="0"/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Semestr</w:t>
            </w:r>
          </w:p>
        </w:tc>
        <w:tc>
          <w:tcPr>
            <w:tcW w:w="4272" w:type="pct"/>
            <w:shd w:val="clear" w:color="auto" w:fill="D9D9D9"/>
          </w:tcPr>
          <w:p w14:paraId="5A28CBA8" w14:textId="77777777" w:rsidR="00D2048D" w:rsidRPr="00E622B6" w:rsidRDefault="00D2048D" w:rsidP="000967DB">
            <w:pPr>
              <w:pStyle w:val="Nagwek1"/>
              <w:spacing w:before="0"/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Ocena pozytywna (min. dostateczny)</w:t>
            </w:r>
          </w:p>
        </w:tc>
      </w:tr>
      <w:tr w:rsidR="00D2048D" w:rsidRPr="00E622B6" w14:paraId="503263E6" w14:textId="77777777" w:rsidTr="00120E0A">
        <w:trPr>
          <w:trHeight w:val="403"/>
        </w:trPr>
        <w:tc>
          <w:tcPr>
            <w:tcW w:w="728" w:type="pct"/>
            <w:vAlign w:val="center"/>
          </w:tcPr>
          <w:p w14:paraId="795B9298" w14:textId="05BF9DED" w:rsidR="00D2048D" w:rsidRPr="00E622B6" w:rsidRDefault="00A055B2" w:rsidP="00D81CFF">
            <w:pPr>
              <w:pStyle w:val="Nagwek1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 w:rsidR="00D2048D" w:rsidRPr="00E622B6">
              <w:rPr>
                <w:sz w:val="22"/>
                <w:szCs w:val="22"/>
              </w:rPr>
              <w:t>I</w:t>
            </w:r>
          </w:p>
        </w:tc>
        <w:tc>
          <w:tcPr>
            <w:tcW w:w="4272" w:type="pct"/>
          </w:tcPr>
          <w:p w14:paraId="4913D41E" w14:textId="77777777" w:rsidR="00D2048D" w:rsidRDefault="00482216" w:rsidP="0048221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sprawdziany praktyczne, próg zaliczenia</w:t>
            </w:r>
            <w:r w:rsidR="002E272A">
              <w:rPr>
                <w:sz w:val="22"/>
                <w:szCs w:val="22"/>
              </w:rPr>
              <w:t xml:space="preserve"> 51%, udział w ocenie końcowej 2</w:t>
            </w:r>
            <w:r>
              <w:rPr>
                <w:sz w:val="22"/>
                <w:szCs w:val="22"/>
              </w:rPr>
              <w:t>0%</w:t>
            </w:r>
          </w:p>
          <w:p w14:paraId="18BD6954" w14:textId="77777777" w:rsidR="00482216" w:rsidRDefault="00482216" w:rsidP="0048221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aplikacji z bazą danych, próg zaliczenia</w:t>
            </w:r>
            <w:r w:rsidR="002E272A">
              <w:rPr>
                <w:sz w:val="22"/>
                <w:szCs w:val="22"/>
              </w:rPr>
              <w:t xml:space="preserve"> 70%, udział w ocenie końcowej 5</w:t>
            </w:r>
            <w:r>
              <w:rPr>
                <w:sz w:val="22"/>
                <w:szCs w:val="22"/>
              </w:rPr>
              <w:t>0%</w:t>
            </w:r>
          </w:p>
          <w:p w14:paraId="357E7A9B" w14:textId="77777777" w:rsidR="00482216" w:rsidRPr="00E622B6" w:rsidRDefault="00940BF7" w:rsidP="00482216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pisemny, otwarte pytania, próg zaliczenia 51%, udział w ocenie końcowej 30%</w:t>
            </w:r>
          </w:p>
        </w:tc>
      </w:tr>
    </w:tbl>
    <w:p w14:paraId="382F555B" w14:textId="77777777" w:rsidR="00D2048D" w:rsidRPr="00E622B6" w:rsidRDefault="00D2048D" w:rsidP="00FF6E21">
      <w:pPr>
        <w:pStyle w:val="Nagwek1"/>
        <w:spacing w:before="0"/>
        <w:rPr>
          <w:b w:val="0"/>
          <w:sz w:val="22"/>
          <w:szCs w:val="22"/>
        </w:rPr>
      </w:pPr>
      <w:r w:rsidRPr="00E622B6">
        <w:rPr>
          <w:b w:val="0"/>
          <w:sz w:val="22"/>
          <w:szCs w:val="22"/>
        </w:rPr>
        <w:t>Uwaga: student otrzymuje ocenę powyżej dostatecznej, jeżeli uzyskane efekty kształcenia przekraczają wymagane minimum.</w:t>
      </w:r>
    </w:p>
    <w:p w14:paraId="5D578442" w14:textId="77777777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Nakład pracy studenta:</w:t>
      </w:r>
    </w:p>
    <w:tbl>
      <w:tblPr>
        <w:tblW w:w="48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8"/>
        <w:gridCol w:w="905"/>
        <w:gridCol w:w="905"/>
        <w:gridCol w:w="905"/>
        <w:gridCol w:w="542"/>
      </w:tblGrid>
      <w:tr w:rsidR="00D2048D" w:rsidRPr="00E622B6" w14:paraId="58C2104B" w14:textId="77777777" w:rsidTr="005C702F">
        <w:tc>
          <w:tcPr>
            <w:tcW w:w="3258" w:type="pct"/>
            <w:vMerge w:val="restart"/>
            <w:shd w:val="clear" w:color="auto" w:fill="D9D9D9"/>
            <w:vAlign w:val="center"/>
          </w:tcPr>
          <w:p w14:paraId="0179C0A8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1742" w:type="pct"/>
            <w:gridSpan w:val="4"/>
            <w:shd w:val="clear" w:color="auto" w:fill="D9D9D9"/>
          </w:tcPr>
          <w:p w14:paraId="36E096FE" w14:textId="77777777" w:rsidR="00D2048D" w:rsidRPr="00E622B6" w:rsidRDefault="00D2048D" w:rsidP="00D81CFF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Szacunkowa liczba godzin na</w:t>
            </w:r>
          </w:p>
          <w:p w14:paraId="610D5D52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5C702F" w:rsidRPr="00E622B6" w14:paraId="7D403DA3" w14:textId="77777777" w:rsidTr="005C702F">
        <w:tc>
          <w:tcPr>
            <w:tcW w:w="3258" w:type="pct"/>
            <w:vMerge/>
            <w:shd w:val="clear" w:color="auto" w:fill="D9D9D9"/>
          </w:tcPr>
          <w:p w14:paraId="27F7F09A" w14:textId="77777777" w:rsidR="005C702F" w:rsidRPr="00E622B6" w:rsidRDefault="005C702F" w:rsidP="005C702F">
            <w:pPr>
              <w:rPr>
                <w:sz w:val="22"/>
                <w:szCs w:val="22"/>
              </w:rPr>
            </w:pPr>
          </w:p>
        </w:tc>
        <w:tc>
          <w:tcPr>
            <w:tcW w:w="484" w:type="pct"/>
            <w:shd w:val="clear" w:color="auto" w:fill="D9D9D9"/>
            <w:vAlign w:val="center"/>
          </w:tcPr>
          <w:p w14:paraId="6DD6183D" w14:textId="2959136A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</w:p>
        </w:tc>
        <w:tc>
          <w:tcPr>
            <w:tcW w:w="484" w:type="pct"/>
            <w:shd w:val="clear" w:color="auto" w:fill="D9D9D9"/>
            <w:vAlign w:val="center"/>
          </w:tcPr>
          <w:p w14:paraId="496CC343" w14:textId="1DDCB0DA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4" w:type="pct"/>
            <w:shd w:val="clear" w:color="auto" w:fill="D9D9D9"/>
            <w:vAlign w:val="center"/>
          </w:tcPr>
          <w:p w14:paraId="6C8BB8C7" w14:textId="6B77B85B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289" w:type="pct"/>
            <w:shd w:val="clear" w:color="auto" w:fill="D9D9D9"/>
            <w:vAlign w:val="center"/>
          </w:tcPr>
          <w:p w14:paraId="473CA985" w14:textId="6FC87962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</w:p>
        </w:tc>
      </w:tr>
      <w:tr w:rsidR="005C702F" w:rsidRPr="00E622B6" w14:paraId="34A6C1DF" w14:textId="77777777" w:rsidTr="005C702F">
        <w:tc>
          <w:tcPr>
            <w:tcW w:w="3258" w:type="pct"/>
            <w:shd w:val="clear" w:color="auto" w:fill="D9D9D9"/>
          </w:tcPr>
          <w:p w14:paraId="24898CC1" w14:textId="77777777" w:rsidR="005C702F" w:rsidRPr="00E622B6" w:rsidRDefault="005C702F" w:rsidP="005C70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Godziny kontaktowe</w:t>
            </w:r>
          </w:p>
        </w:tc>
        <w:tc>
          <w:tcPr>
            <w:tcW w:w="484" w:type="pct"/>
          </w:tcPr>
          <w:p w14:paraId="4BE98960" w14:textId="1ACE1D28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84" w:type="pct"/>
          </w:tcPr>
          <w:p w14:paraId="594809BB" w14:textId="70415155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3BAA2D51" w14:textId="10119EDD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89" w:type="pct"/>
          </w:tcPr>
          <w:p w14:paraId="0A9942DD" w14:textId="0F084F11" w:rsidR="005C702F" w:rsidRPr="00E622B6" w:rsidRDefault="005C702F" w:rsidP="005C702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  <w:tr w:rsidR="005C702F" w:rsidRPr="00E622B6" w14:paraId="22939A2E" w14:textId="77777777" w:rsidTr="005C702F">
        <w:tc>
          <w:tcPr>
            <w:tcW w:w="3258" w:type="pct"/>
            <w:shd w:val="clear" w:color="auto" w:fill="D9D9D9"/>
          </w:tcPr>
          <w:p w14:paraId="7C685A94" w14:textId="77777777" w:rsidR="005C702F" w:rsidRPr="00E622B6" w:rsidRDefault="005C702F" w:rsidP="005C70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Czytanie literatury</w:t>
            </w:r>
          </w:p>
        </w:tc>
        <w:tc>
          <w:tcPr>
            <w:tcW w:w="484" w:type="pct"/>
          </w:tcPr>
          <w:p w14:paraId="4A67E669" w14:textId="157AEFFA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84" w:type="pct"/>
          </w:tcPr>
          <w:p w14:paraId="0EFF33B9" w14:textId="28551979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6F6FF10F" w14:textId="2EB01070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89" w:type="pct"/>
          </w:tcPr>
          <w:p w14:paraId="347FB6C6" w14:textId="33735A53" w:rsidR="005C702F" w:rsidRPr="00E622B6" w:rsidRDefault="005C702F" w:rsidP="005C702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5C702F" w:rsidRPr="00E622B6" w14:paraId="0849E296" w14:textId="77777777" w:rsidTr="005C702F">
        <w:tc>
          <w:tcPr>
            <w:tcW w:w="3258" w:type="pct"/>
            <w:shd w:val="clear" w:color="auto" w:fill="D9D9D9"/>
          </w:tcPr>
          <w:p w14:paraId="138E9ECC" w14:textId="77777777" w:rsidR="005C702F" w:rsidRPr="00E622B6" w:rsidRDefault="005C702F" w:rsidP="005C70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484" w:type="pct"/>
          </w:tcPr>
          <w:p w14:paraId="616EA18B" w14:textId="77777777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6C383C7E" w14:textId="6B5D007C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4475964C" w14:textId="18E3BEE5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89" w:type="pct"/>
          </w:tcPr>
          <w:p w14:paraId="6E13CA6E" w14:textId="77777777" w:rsidR="005C702F" w:rsidRPr="00E622B6" w:rsidRDefault="005C702F" w:rsidP="005C702F">
            <w:pPr>
              <w:rPr>
                <w:sz w:val="22"/>
                <w:szCs w:val="22"/>
              </w:rPr>
            </w:pPr>
          </w:p>
        </w:tc>
      </w:tr>
      <w:tr w:rsidR="005C702F" w:rsidRPr="00E622B6" w14:paraId="51F2A959" w14:textId="77777777" w:rsidTr="005C702F">
        <w:tc>
          <w:tcPr>
            <w:tcW w:w="3258" w:type="pct"/>
            <w:shd w:val="clear" w:color="auto" w:fill="D9D9D9"/>
          </w:tcPr>
          <w:p w14:paraId="15865B74" w14:textId="77777777" w:rsidR="005C702F" w:rsidRPr="00E622B6" w:rsidRDefault="005C702F" w:rsidP="005C70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484" w:type="pct"/>
          </w:tcPr>
          <w:p w14:paraId="5E6F2524" w14:textId="69A088FC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84" w:type="pct"/>
          </w:tcPr>
          <w:p w14:paraId="68F0B22A" w14:textId="4EB41605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74EFD829" w14:textId="77777777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" w:type="pct"/>
          </w:tcPr>
          <w:p w14:paraId="3044941B" w14:textId="77777777" w:rsidR="005C702F" w:rsidRPr="00E622B6" w:rsidRDefault="005C702F" w:rsidP="005C702F">
            <w:pPr>
              <w:rPr>
                <w:sz w:val="22"/>
                <w:szCs w:val="22"/>
              </w:rPr>
            </w:pPr>
          </w:p>
        </w:tc>
      </w:tr>
      <w:tr w:rsidR="005C702F" w:rsidRPr="00E622B6" w14:paraId="554778D6" w14:textId="77777777" w:rsidTr="005C702F">
        <w:tc>
          <w:tcPr>
            <w:tcW w:w="3258" w:type="pct"/>
            <w:shd w:val="clear" w:color="auto" w:fill="D9D9D9"/>
          </w:tcPr>
          <w:p w14:paraId="6557977E" w14:textId="77777777" w:rsidR="005C702F" w:rsidRPr="00E622B6" w:rsidRDefault="005C702F" w:rsidP="005C70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484" w:type="pct"/>
          </w:tcPr>
          <w:p w14:paraId="6C5BA6A5" w14:textId="77777777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1314FB09" w14:textId="77777777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26EF3BBF" w14:textId="6DBD9BED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" w:type="pct"/>
          </w:tcPr>
          <w:p w14:paraId="42D3E00F" w14:textId="1E13B255" w:rsidR="005C702F" w:rsidRPr="00E622B6" w:rsidRDefault="005C702F" w:rsidP="005C702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5C702F" w:rsidRPr="00E622B6" w14:paraId="2B4F7F8C" w14:textId="77777777" w:rsidTr="005C702F">
        <w:tc>
          <w:tcPr>
            <w:tcW w:w="3258" w:type="pct"/>
            <w:shd w:val="clear" w:color="auto" w:fill="D9D9D9"/>
          </w:tcPr>
          <w:p w14:paraId="31F39E55" w14:textId="77777777" w:rsidR="005C702F" w:rsidRPr="00E622B6" w:rsidRDefault="005C702F" w:rsidP="005C70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484" w:type="pct"/>
          </w:tcPr>
          <w:p w14:paraId="6A0DEEA1" w14:textId="34D52D50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338888D4" w14:textId="713814ED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17F60DE7" w14:textId="77777777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" w:type="pct"/>
          </w:tcPr>
          <w:p w14:paraId="55800513" w14:textId="77777777" w:rsidR="005C702F" w:rsidRPr="00E622B6" w:rsidRDefault="005C702F" w:rsidP="005C702F">
            <w:pPr>
              <w:rPr>
                <w:sz w:val="22"/>
                <w:szCs w:val="22"/>
              </w:rPr>
            </w:pPr>
          </w:p>
        </w:tc>
      </w:tr>
      <w:tr w:rsidR="005C702F" w:rsidRPr="00E622B6" w14:paraId="6ECD3D26" w14:textId="77777777" w:rsidTr="005C702F">
        <w:tc>
          <w:tcPr>
            <w:tcW w:w="3258" w:type="pct"/>
            <w:tcBorders>
              <w:bottom w:val="single" w:sz="12" w:space="0" w:color="auto"/>
            </w:tcBorders>
            <w:shd w:val="clear" w:color="auto" w:fill="D9D9D9"/>
          </w:tcPr>
          <w:p w14:paraId="23DCE8F1" w14:textId="77777777" w:rsidR="005C702F" w:rsidRPr="00E622B6" w:rsidRDefault="005C702F" w:rsidP="005C70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14:paraId="6CE1192D" w14:textId="63A3CBC1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14:paraId="128FB2F6" w14:textId="1DCC99DC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14:paraId="2DD13227" w14:textId="5E5A7BF2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9" w:type="pct"/>
            <w:tcBorders>
              <w:bottom w:val="single" w:sz="12" w:space="0" w:color="auto"/>
            </w:tcBorders>
          </w:tcPr>
          <w:p w14:paraId="4D7DD124" w14:textId="5051DCF0" w:rsidR="005C702F" w:rsidRPr="00E622B6" w:rsidRDefault="005C702F" w:rsidP="005C702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5C702F" w:rsidRPr="00E622B6" w14:paraId="5B49C597" w14:textId="77777777" w:rsidTr="005C702F">
        <w:tc>
          <w:tcPr>
            <w:tcW w:w="3258" w:type="pct"/>
            <w:tcBorders>
              <w:top w:val="single" w:sz="12" w:space="0" w:color="auto"/>
              <w:bottom w:val="single" w:sz="8" w:space="0" w:color="auto"/>
            </w:tcBorders>
            <w:shd w:val="clear" w:color="auto" w:fill="D9D9D9"/>
          </w:tcPr>
          <w:p w14:paraId="52AFCA4C" w14:textId="77777777" w:rsidR="005C702F" w:rsidRPr="00E622B6" w:rsidRDefault="005C702F" w:rsidP="005C70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Łącznie godzin</w:t>
            </w: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14:paraId="3CF0AA3D" w14:textId="5EA125CA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14:paraId="77BFBDD3" w14:textId="6733AF3D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14:paraId="11E2356D" w14:textId="7C311D5C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289" w:type="pct"/>
            <w:tcBorders>
              <w:top w:val="single" w:sz="12" w:space="0" w:color="auto"/>
              <w:bottom w:val="single" w:sz="8" w:space="0" w:color="auto"/>
            </w:tcBorders>
          </w:tcPr>
          <w:p w14:paraId="2E284E1F" w14:textId="034048AA" w:rsidR="005C702F" w:rsidRPr="00E622B6" w:rsidRDefault="005C702F" w:rsidP="005C702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</w:tr>
      <w:tr w:rsidR="005C702F" w:rsidRPr="00E622B6" w14:paraId="7BE897CF" w14:textId="77777777" w:rsidTr="005C702F">
        <w:tc>
          <w:tcPr>
            <w:tcW w:w="3258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/>
          </w:tcPr>
          <w:p w14:paraId="382E12E3" w14:textId="77777777" w:rsidR="005C702F" w:rsidRPr="00E622B6" w:rsidRDefault="005C702F" w:rsidP="005C702F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A9770EB" w14:textId="5B2648C8" w:rsidR="005C702F" w:rsidRPr="00E622B6" w:rsidRDefault="005C702F" w:rsidP="005C70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ED3DB22" w14:textId="66C3188A" w:rsidR="005C702F" w:rsidRPr="00E622B6" w:rsidRDefault="005C702F" w:rsidP="005C702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08A998B" w14:textId="13E7DBBF" w:rsidR="005C702F" w:rsidRPr="00E622B6" w:rsidRDefault="005C702F" w:rsidP="005C70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9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0313C72" w14:textId="40E5F964" w:rsidR="005C702F" w:rsidRPr="00E622B6" w:rsidRDefault="005C702F" w:rsidP="005C702F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5C702F" w:rsidRPr="00E622B6" w14:paraId="60C14300" w14:textId="77777777" w:rsidTr="005C702F">
        <w:tc>
          <w:tcPr>
            <w:tcW w:w="3258" w:type="pct"/>
            <w:tcBorders>
              <w:top w:val="single" w:sz="8" w:space="0" w:color="auto"/>
              <w:bottom w:val="single" w:sz="12" w:space="0" w:color="auto"/>
            </w:tcBorders>
            <w:shd w:val="clear" w:color="auto" w:fill="D9D9D9"/>
          </w:tcPr>
          <w:p w14:paraId="2514DB76" w14:textId="77777777" w:rsidR="005C702F" w:rsidRPr="00E622B6" w:rsidRDefault="005C702F" w:rsidP="005C702F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1742" w:type="pct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14:paraId="2C33F817" w14:textId="6085E520" w:rsidR="005C702F" w:rsidRPr="00E622B6" w:rsidRDefault="005C702F" w:rsidP="005C70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5C702F" w:rsidRPr="00E622B6" w14:paraId="086276E8" w14:textId="77777777" w:rsidTr="005C702F">
        <w:tc>
          <w:tcPr>
            <w:tcW w:w="3258" w:type="pct"/>
            <w:tcBorders>
              <w:top w:val="single" w:sz="12" w:space="0" w:color="auto"/>
            </w:tcBorders>
            <w:shd w:val="clear" w:color="auto" w:fill="D9D9D9"/>
          </w:tcPr>
          <w:p w14:paraId="71343D20" w14:textId="77777777" w:rsidR="005C702F" w:rsidRPr="00E622B6" w:rsidRDefault="005C702F" w:rsidP="005C70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1742" w:type="pct"/>
            <w:gridSpan w:val="4"/>
            <w:tcBorders>
              <w:top w:val="single" w:sz="12" w:space="0" w:color="auto"/>
            </w:tcBorders>
          </w:tcPr>
          <w:p w14:paraId="7C19E491" w14:textId="0E5123B2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</w:tr>
      <w:tr w:rsidR="005C702F" w:rsidRPr="00E622B6" w14:paraId="1E0EF701" w14:textId="77777777" w:rsidTr="005C702F">
        <w:tc>
          <w:tcPr>
            <w:tcW w:w="3258" w:type="pct"/>
            <w:shd w:val="clear" w:color="auto" w:fill="D9D9D9"/>
          </w:tcPr>
          <w:p w14:paraId="447848DF" w14:textId="77777777" w:rsidR="005C702F" w:rsidRPr="00E622B6" w:rsidRDefault="005C702F" w:rsidP="005C70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Obciążenie studenta na zajęciach wymagających bezpośredniego udziału nauczycieli akademickich </w:t>
            </w:r>
          </w:p>
        </w:tc>
        <w:tc>
          <w:tcPr>
            <w:tcW w:w="1742" w:type="pct"/>
            <w:gridSpan w:val="4"/>
          </w:tcPr>
          <w:p w14:paraId="55905B64" w14:textId="139E6112" w:rsidR="005C702F" w:rsidRPr="00E622B6" w:rsidRDefault="005C702F" w:rsidP="005C70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</w:tr>
    </w:tbl>
    <w:p w14:paraId="4642AC9D" w14:textId="77777777" w:rsidR="00D2048D" w:rsidRPr="00E622B6" w:rsidRDefault="00D2048D">
      <w:pPr>
        <w:rPr>
          <w:sz w:val="22"/>
          <w:szCs w:val="22"/>
        </w:rPr>
      </w:pPr>
    </w:p>
    <w:p w14:paraId="761BFE34" w14:textId="77777777" w:rsidR="00D2048D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Literatura: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8"/>
      </w:tblGrid>
      <w:tr w:rsidR="00D2048D" w:rsidRPr="00E622B6" w14:paraId="6E15D07F" w14:textId="77777777" w:rsidTr="008C1495">
        <w:tc>
          <w:tcPr>
            <w:tcW w:w="9638" w:type="dxa"/>
            <w:shd w:val="clear" w:color="auto" w:fill="D9D9D9"/>
          </w:tcPr>
          <w:p w14:paraId="2AF402A2" w14:textId="77777777"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podstawowa</w:t>
            </w:r>
          </w:p>
        </w:tc>
      </w:tr>
      <w:tr w:rsidR="00D2048D" w:rsidRPr="009834CD" w14:paraId="08C905AE" w14:textId="77777777" w:rsidTr="008C1495">
        <w:tc>
          <w:tcPr>
            <w:tcW w:w="9638" w:type="dxa"/>
          </w:tcPr>
          <w:p w14:paraId="55EC9B8F" w14:textId="77777777" w:rsidR="00E208F4" w:rsidRPr="005670D6" w:rsidRDefault="005670D6" w:rsidP="005670D6">
            <w:pPr>
              <w:pStyle w:val="Akapitzlist"/>
              <w:numPr>
                <w:ilvl w:val="0"/>
                <w:numId w:val="13"/>
              </w:numPr>
              <w:ind w:left="426"/>
              <w:rPr>
                <w:sz w:val="22"/>
                <w:szCs w:val="22"/>
              </w:rPr>
            </w:pPr>
            <w:r w:rsidRPr="005670D6">
              <w:rPr>
                <w:sz w:val="22"/>
                <w:szCs w:val="22"/>
              </w:rPr>
              <w:lastRenderedPageBreak/>
              <w:t>Wykłady o bazach danych: http://wazniak.mimuw.edu.pl/index.php?title=Zaawansowane_systemy_baz_danych</w:t>
            </w:r>
          </w:p>
          <w:p w14:paraId="7118ADDD" w14:textId="77777777" w:rsidR="00E208F4" w:rsidRPr="004B54F4" w:rsidRDefault="002E272A" w:rsidP="005670D6">
            <w:pPr>
              <w:pStyle w:val="Akapitzlist"/>
              <w:numPr>
                <w:ilvl w:val="0"/>
                <w:numId w:val="13"/>
              </w:numPr>
              <w:ind w:left="426"/>
              <w:rPr>
                <w:sz w:val="22"/>
                <w:szCs w:val="22"/>
              </w:rPr>
            </w:pPr>
            <w:r w:rsidRPr="00D73994">
              <w:t xml:space="preserve">P.J. </w:t>
            </w:r>
            <w:proofErr w:type="spellStart"/>
            <w:r w:rsidRPr="00D73994">
              <w:t>Sadalage</w:t>
            </w:r>
            <w:proofErr w:type="spellEnd"/>
            <w:r w:rsidRPr="00D73994">
              <w:t xml:space="preserve">, M. Fowler, </w:t>
            </w:r>
            <w:proofErr w:type="spellStart"/>
            <w:r w:rsidRPr="00D73994">
              <w:t>NoSQL</w:t>
            </w:r>
            <w:proofErr w:type="spellEnd"/>
            <w:r w:rsidRPr="00D73994">
              <w:t xml:space="preserve"> Kompendium wiedzy</w:t>
            </w:r>
            <w:r>
              <w:t>, Helion 2017</w:t>
            </w:r>
          </w:p>
          <w:p w14:paraId="5AD2ED39" w14:textId="77777777" w:rsidR="004B54F4" w:rsidRPr="005670D6" w:rsidRDefault="004B54F4" w:rsidP="005670D6">
            <w:pPr>
              <w:pStyle w:val="Akapitzlist"/>
              <w:numPr>
                <w:ilvl w:val="0"/>
                <w:numId w:val="13"/>
              </w:numPr>
              <w:ind w:left="426"/>
              <w:rPr>
                <w:sz w:val="22"/>
                <w:szCs w:val="22"/>
              </w:rPr>
            </w:pPr>
            <w:r>
              <w:t xml:space="preserve">S. </w:t>
            </w:r>
            <w:proofErr w:type="spellStart"/>
            <w:r>
              <w:t>Bradshaw</w:t>
            </w:r>
            <w:proofErr w:type="spellEnd"/>
            <w:r>
              <w:t xml:space="preserve">, E. </w:t>
            </w:r>
            <w:proofErr w:type="spellStart"/>
            <w:r>
              <w:t>Brazil</w:t>
            </w:r>
            <w:proofErr w:type="spellEnd"/>
            <w:r>
              <w:t xml:space="preserve">, C. </w:t>
            </w:r>
            <w:proofErr w:type="spellStart"/>
            <w:r>
              <w:t>Chodorov</w:t>
            </w:r>
            <w:proofErr w:type="spellEnd"/>
            <w:r>
              <w:t xml:space="preserve">, </w:t>
            </w:r>
            <w:proofErr w:type="spellStart"/>
            <w:r>
              <w:t>Przewonik</w:t>
            </w:r>
            <w:proofErr w:type="spellEnd"/>
            <w:r>
              <w:t xml:space="preserve"> po </w:t>
            </w:r>
            <w:proofErr w:type="spellStart"/>
            <w:r>
              <w:t>MongoDB</w:t>
            </w:r>
            <w:proofErr w:type="spellEnd"/>
            <w:r>
              <w:t>, Helion, 2021</w:t>
            </w:r>
          </w:p>
          <w:p w14:paraId="68E379F3" w14:textId="77777777" w:rsidR="009834CD" w:rsidRPr="004B54F4" w:rsidRDefault="005670D6" w:rsidP="005670D6">
            <w:pPr>
              <w:pStyle w:val="Akapitzlist"/>
              <w:numPr>
                <w:ilvl w:val="0"/>
                <w:numId w:val="13"/>
              </w:numPr>
              <w:ind w:left="426"/>
              <w:rPr>
                <w:sz w:val="22"/>
                <w:szCs w:val="22"/>
                <w:lang w:val="en-US"/>
              </w:rPr>
            </w:pPr>
            <w:r w:rsidRPr="005670D6">
              <w:rPr>
                <w:lang w:val="en-US"/>
              </w:rPr>
              <w:t xml:space="preserve">J. Carpenter, E. Hewitt, Cassandra, the definitive guide (do </w:t>
            </w:r>
            <w:proofErr w:type="spellStart"/>
            <w:r w:rsidRPr="005670D6">
              <w:rPr>
                <w:lang w:val="en-US"/>
              </w:rPr>
              <w:t>pobrania</w:t>
            </w:r>
            <w:proofErr w:type="spellEnd"/>
            <w:r w:rsidRPr="005670D6">
              <w:rPr>
                <w:lang w:val="en-US"/>
              </w:rPr>
              <w:t xml:space="preserve"> z </w:t>
            </w:r>
            <w:proofErr w:type="spellStart"/>
            <w:r w:rsidRPr="005670D6">
              <w:rPr>
                <w:lang w:val="en-US"/>
              </w:rPr>
              <w:t>sieci</w:t>
            </w:r>
            <w:proofErr w:type="spellEnd"/>
            <w:r w:rsidRPr="005670D6">
              <w:rPr>
                <w:lang w:val="en-US"/>
              </w:rPr>
              <w:t>)</w:t>
            </w:r>
          </w:p>
          <w:p w14:paraId="79CA3BBC" w14:textId="6D813975" w:rsidR="004B54F4" w:rsidRPr="00D15BD9" w:rsidRDefault="004B54F4" w:rsidP="005670D6">
            <w:pPr>
              <w:pStyle w:val="Akapitzlist"/>
              <w:numPr>
                <w:ilvl w:val="0"/>
                <w:numId w:val="13"/>
              </w:numPr>
              <w:ind w:left="426"/>
              <w:rPr>
                <w:rStyle w:val="Hipercze"/>
                <w:color w:val="auto"/>
                <w:sz w:val="22"/>
                <w:szCs w:val="22"/>
                <w:u w:val="none"/>
                <w:lang w:val="en-US"/>
              </w:rPr>
            </w:pPr>
            <w:r w:rsidRPr="005C702F">
              <w:rPr>
                <w:sz w:val="22"/>
                <w:szCs w:val="22"/>
                <w:lang w:val="en-US"/>
              </w:rPr>
              <w:t>https://www.mongodb.com/</w:t>
            </w:r>
          </w:p>
          <w:p w14:paraId="2863F523" w14:textId="419F0CA1" w:rsidR="00D15BD9" w:rsidRDefault="00D15BD9" w:rsidP="005670D6">
            <w:pPr>
              <w:pStyle w:val="Akapitzlist"/>
              <w:numPr>
                <w:ilvl w:val="0"/>
                <w:numId w:val="13"/>
              </w:numPr>
              <w:ind w:left="426"/>
              <w:rPr>
                <w:sz w:val="22"/>
                <w:szCs w:val="22"/>
                <w:lang w:val="en-US"/>
              </w:rPr>
            </w:pPr>
            <w:r w:rsidRPr="00D15BD9">
              <w:rPr>
                <w:sz w:val="22"/>
                <w:szCs w:val="22"/>
                <w:lang w:val="en-US"/>
              </w:rPr>
              <w:t>https://cassandra.apache.org/</w:t>
            </w:r>
          </w:p>
          <w:p w14:paraId="5E62A10B" w14:textId="77777777" w:rsidR="004B54F4" w:rsidRPr="005670D6" w:rsidRDefault="004B54F4" w:rsidP="005670D6">
            <w:pPr>
              <w:pStyle w:val="Akapitzlist"/>
              <w:numPr>
                <w:ilvl w:val="0"/>
                <w:numId w:val="13"/>
              </w:numPr>
              <w:ind w:left="426"/>
              <w:rPr>
                <w:sz w:val="22"/>
                <w:szCs w:val="22"/>
                <w:lang w:val="en-US"/>
              </w:rPr>
            </w:pPr>
            <w:r w:rsidRPr="004B54F4">
              <w:rPr>
                <w:sz w:val="22"/>
                <w:szCs w:val="22"/>
                <w:lang w:val="en-US"/>
              </w:rPr>
              <w:t>https://www.datastax.com/</w:t>
            </w:r>
          </w:p>
        </w:tc>
      </w:tr>
      <w:tr w:rsidR="00D2048D" w:rsidRPr="00E622B6" w14:paraId="446BDDFF" w14:textId="77777777" w:rsidTr="008C1495">
        <w:tc>
          <w:tcPr>
            <w:tcW w:w="9638" w:type="dxa"/>
            <w:shd w:val="clear" w:color="auto" w:fill="D9D9D9"/>
          </w:tcPr>
          <w:p w14:paraId="22EBA028" w14:textId="77777777"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uzupełniająca</w:t>
            </w:r>
          </w:p>
        </w:tc>
      </w:tr>
      <w:tr w:rsidR="00D2048D" w:rsidRPr="00CF760E" w14:paraId="0006D083" w14:textId="77777777" w:rsidTr="008C1495">
        <w:tc>
          <w:tcPr>
            <w:tcW w:w="9638" w:type="dxa"/>
          </w:tcPr>
          <w:p w14:paraId="793053B4" w14:textId="77777777" w:rsidR="009834CD" w:rsidRPr="009834CD" w:rsidRDefault="009834CD" w:rsidP="009834CD">
            <w:pPr>
              <w:pStyle w:val="Akapitzlist"/>
              <w:numPr>
                <w:ilvl w:val="0"/>
                <w:numId w:val="10"/>
              </w:numPr>
              <w:ind w:left="426"/>
              <w:rPr>
                <w:sz w:val="22"/>
                <w:szCs w:val="22"/>
              </w:rPr>
            </w:pPr>
            <w:r w:rsidRPr="009834CD">
              <w:rPr>
                <w:sz w:val="22"/>
                <w:szCs w:val="22"/>
              </w:rPr>
              <w:t xml:space="preserve">Sullivan D., </w:t>
            </w:r>
            <w:proofErr w:type="spellStart"/>
            <w:r w:rsidRPr="009834CD">
              <w:rPr>
                <w:sz w:val="22"/>
                <w:szCs w:val="22"/>
              </w:rPr>
              <w:t>NoSQL</w:t>
            </w:r>
            <w:proofErr w:type="spellEnd"/>
            <w:r w:rsidRPr="009834CD">
              <w:rPr>
                <w:sz w:val="22"/>
                <w:szCs w:val="22"/>
              </w:rPr>
              <w:t xml:space="preserve"> przyjazny przewodnik, Helion 2016</w:t>
            </w:r>
          </w:p>
          <w:p w14:paraId="4E0818F3" w14:textId="77777777" w:rsidR="00CF760E" w:rsidRPr="009834CD" w:rsidRDefault="00E208F4" w:rsidP="009834CD">
            <w:pPr>
              <w:pStyle w:val="Akapitzlist"/>
              <w:numPr>
                <w:ilvl w:val="0"/>
                <w:numId w:val="10"/>
              </w:numPr>
              <w:ind w:left="426"/>
              <w:rPr>
                <w:sz w:val="22"/>
                <w:szCs w:val="22"/>
              </w:rPr>
            </w:pPr>
            <w:proofErr w:type="spellStart"/>
            <w:r w:rsidRPr="008C08E1">
              <w:rPr>
                <w:sz w:val="22"/>
                <w:szCs w:val="22"/>
                <w:lang w:val="en-US"/>
              </w:rPr>
              <w:t>Sadalege</w:t>
            </w:r>
            <w:proofErr w:type="spellEnd"/>
            <w:r w:rsidRPr="008C08E1">
              <w:rPr>
                <w:sz w:val="22"/>
                <w:szCs w:val="22"/>
                <w:lang w:val="en-US"/>
              </w:rPr>
              <w:t xml:space="preserve"> P. J., Fowler M., NoSQL. </w:t>
            </w:r>
            <w:r w:rsidRPr="009834CD">
              <w:rPr>
                <w:sz w:val="22"/>
                <w:szCs w:val="22"/>
              </w:rPr>
              <w:t>Kompendium wiedzy, Helion 2017</w:t>
            </w:r>
          </w:p>
          <w:p w14:paraId="27B20629" w14:textId="77777777" w:rsidR="002E272A" w:rsidRPr="009834CD" w:rsidRDefault="002E272A" w:rsidP="009834CD">
            <w:pPr>
              <w:pStyle w:val="Akapitzlist"/>
              <w:numPr>
                <w:ilvl w:val="0"/>
                <w:numId w:val="10"/>
              </w:numPr>
              <w:ind w:left="426"/>
              <w:rPr>
                <w:sz w:val="22"/>
                <w:szCs w:val="22"/>
              </w:rPr>
            </w:pPr>
            <w:r w:rsidRPr="00D73994">
              <w:t xml:space="preserve">G, Harrison, </w:t>
            </w:r>
            <w:proofErr w:type="spellStart"/>
            <w:r w:rsidRPr="00D73994">
              <w:t>NoSQL</w:t>
            </w:r>
            <w:proofErr w:type="spellEnd"/>
            <w:r w:rsidRPr="00D73994">
              <w:t xml:space="preserve"> </w:t>
            </w:r>
            <w:proofErr w:type="spellStart"/>
            <w:r w:rsidRPr="00D73994">
              <w:t>NewSQL</w:t>
            </w:r>
            <w:proofErr w:type="spellEnd"/>
            <w:r w:rsidRPr="00D73994">
              <w:t xml:space="preserve"> i </w:t>
            </w:r>
            <w:proofErr w:type="spellStart"/>
            <w:r w:rsidRPr="00D73994">
              <w:t>BigData</w:t>
            </w:r>
            <w:proofErr w:type="spellEnd"/>
            <w:r w:rsidRPr="00D73994">
              <w:t xml:space="preserve"> Bazy danych następnej generacji</w:t>
            </w:r>
            <w:r>
              <w:t xml:space="preserve">, </w:t>
            </w:r>
          </w:p>
          <w:p w14:paraId="73A30B3D" w14:textId="77777777" w:rsidR="004B54F4" w:rsidRPr="005670D6" w:rsidRDefault="004B54F4" w:rsidP="004B54F4">
            <w:pPr>
              <w:pStyle w:val="Akapitzlist"/>
              <w:numPr>
                <w:ilvl w:val="0"/>
                <w:numId w:val="13"/>
              </w:numPr>
              <w:spacing w:after="160" w:line="259" w:lineRule="auto"/>
              <w:ind w:left="426"/>
              <w:rPr>
                <w:lang w:val="en-US"/>
              </w:rPr>
            </w:pPr>
            <w:r w:rsidRPr="005670D6">
              <w:rPr>
                <w:lang w:val="en-US"/>
              </w:rPr>
              <w:t xml:space="preserve">K. Banker, P. </w:t>
            </w:r>
            <w:proofErr w:type="spellStart"/>
            <w:r w:rsidRPr="005670D6">
              <w:rPr>
                <w:lang w:val="en-US"/>
              </w:rPr>
              <w:t>Bakkum</w:t>
            </w:r>
            <w:proofErr w:type="spellEnd"/>
            <w:r w:rsidRPr="005670D6">
              <w:rPr>
                <w:lang w:val="en-US"/>
              </w:rPr>
              <w:t xml:space="preserve">, S. </w:t>
            </w:r>
            <w:proofErr w:type="spellStart"/>
            <w:r w:rsidRPr="005670D6">
              <w:rPr>
                <w:lang w:val="en-US"/>
              </w:rPr>
              <w:t>Verch</w:t>
            </w:r>
            <w:proofErr w:type="spellEnd"/>
            <w:r w:rsidRPr="005670D6">
              <w:rPr>
                <w:lang w:val="en-US"/>
              </w:rPr>
              <w:t xml:space="preserve">, D. Garrett, T Hawkins, MongoDB w </w:t>
            </w:r>
            <w:proofErr w:type="spellStart"/>
            <w:r w:rsidRPr="005670D6">
              <w:rPr>
                <w:lang w:val="en-US"/>
              </w:rPr>
              <w:t>akcji</w:t>
            </w:r>
            <w:proofErr w:type="spellEnd"/>
            <w:r>
              <w:rPr>
                <w:lang w:val="en-US"/>
              </w:rPr>
              <w:t xml:space="preserve">, </w:t>
            </w:r>
          </w:p>
          <w:p w14:paraId="50F313C7" w14:textId="77777777" w:rsidR="00D2048D" w:rsidRPr="009834CD" w:rsidRDefault="00CF760E" w:rsidP="009834CD">
            <w:pPr>
              <w:pStyle w:val="Akapitzlist"/>
              <w:numPr>
                <w:ilvl w:val="0"/>
                <w:numId w:val="10"/>
              </w:numPr>
              <w:ind w:left="426"/>
              <w:rPr>
                <w:sz w:val="22"/>
                <w:szCs w:val="22"/>
              </w:rPr>
            </w:pPr>
            <w:proofErr w:type="spellStart"/>
            <w:r w:rsidRPr="009834CD">
              <w:rPr>
                <w:sz w:val="22"/>
                <w:szCs w:val="22"/>
              </w:rPr>
              <w:t>Dewson</w:t>
            </w:r>
            <w:proofErr w:type="spellEnd"/>
            <w:r w:rsidRPr="009834CD">
              <w:rPr>
                <w:sz w:val="22"/>
                <w:szCs w:val="22"/>
              </w:rPr>
              <w:t xml:space="preserve"> R., SQL Server, wstęp dla programistów</w:t>
            </w:r>
            <w:r w:rsidR="00E208F4" w:rsidRPr="009834CD">
              <w:rPr>
                <w:sz w:val="22"/>
                <w:szCs w:val="22"/>
              </w:rPr>
              <w:t xml:space="preserve"> </w:t>
            </w:r>
            <w:r w:rsidRPr="009834CD">
              <w:rPr>
                <w:sz w:val="22"/>
                <w:szCs w:val="22"/>
              </w:rPr>
              <w:t xml:space="preserve">, Helion </w:t>
            </w:r>
            <w:r w:rsidR="00C636E2" w:rsidRPr="009834CD">
              <w:rPr>
                <w:sz w:val="22"/>
                <w:szCs w:val="22"/>
              </w:rPr>
              <w:t>2016</w:t>
            </w:r>
          </w:p>
          <w:p w14:paraId="184A936F" w14:textId="77777777" w:rsidR="004B54F4" w:rsidRPr="009834CD" w:rsidRDefault="005121D1" w:rsidP="004B54F4">
            <w:pPr>
              <w:pStyle w:val="Akapitzlist"/>
              <w:numPr>
                <w:ilvl w:val="0"/>
                <w:numId w:val="10"/>
              </w:numPr>
              <w:ind w:left="426"/>
              <w:rPr>
                <w:sz w:val="22"/>
                <w:szCs w:val="22"/>
              </w:rPr>
            </w:pPr>
            <w:proofErr w:type="spellStart"/>
            <w:r w:rsidRPr="009834CD">
              <w:rPr>
                <w:sz w:val="22"/>
                <w:szCs w:val="22"/>
              </w:rPr>
              <w:t>Welling</w:t>
            </w:r>
            <w:proofErr w:type="spellEnd"/>
            <w:r w:rsidRPr="009834CD">
              <w:rPr>
                <w:sz w:val="22"/>
                <w:szCs w:val="22"/>
              </w:rPr>
              <w:t xml:space="preserve"> L., Thomson L., PHP i </w:t>
            </w:r>
            <w:proofErr w:type="spellStart"/>
            <w:r w:rsidRPr="009834CD">
              <w:rPr>
                <w:sz w:val="22"/>
                <w:szCs w:val="22"/>
              </w:rPr>
              <w:t>mySQL</w:t>
            </w:r>
            <w:proofErr w:type="spellEnd"/>
            <w:r w:rsidRPr="009834CD">
              <w:rPr>
                <w:sz w:val="22"/>
                <w:szCs w:val="22"/>
              </w:rPr>
              <w:t>, tworzenie stron www, vademecum profesjonalisty, Helion 2017</w:t>
            </w:r>
          </w:p>
        </w:tc>
      </w:tr>
    </w:tbl>
    <w:p w14:paraId="7CCBEC13" w14:textId="77777777" w:rsidR="00D2048D" w:rsidRPr="00CF760E" w:rsidRDefault="00D2048D">
      <w:pPr>
        <w:rPr>
          <w:sz w:val="22"/>
          <w:szCs w:val="22"/>
        </w:rPr>
      </w:pPr>
    </w:p>
    <w:p w14:paraId="653357A5" w14:textId="77777777" w:rsidR="00D2048D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Prowadzący przedmiot: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678"/>
      </w:tblGrid>
      <w:tr w:rsidR="00D2048D" w:rsidRPr="00E622B6" w14:paraId="01010170" w14:textId="77777777" w:rsidTr="005C702F">
        <w:tc>
          <w:tcPr>
            <w:tcW w:w="4928" w:type="dxa"/>
            <w:shd w:val="clear" w:color="auto" w:fill="D9D9D9"/>
          </w:tcPr>
          <w:p w14:paraId="7DB62F27" w14:textId="77777777" w:rsidR="00D2048D" w:rsidRPr="00E622B6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Tytuł/stopień, imię, nazwisko</w:t>
            </w:r>
          </w:p>
        </w:tc>
        <w:tc>
          <w:tcPr>
            <w:tcW w:w="4678" w:type="dxa"/>
            <w:shd w:val="clear" w:color="auto" w:fill="D9D9D9"/>
          </w:tcPr>
          <w:p w14:paraId="513BDFAE" w14:textId="77777777" w:rsidR="00D2048D" w:rsidRPr="00E622B6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Jednostka dydaktyczna</w:t>
            </w:r>
          </w:p>
        </w:tc>
      </w:tr>
      <w:tr w:rsidR="00D2048D" w:rsidRPr="00E622B6" w14:paraId="0A9BCE67" w14:textId="77777777" w:rsidTr="005C702F">
        <w:tc>
          <w:tcPr>
            <w:tcW w:w="4928" w:type="dxa"/>
            <w:shd w:val="clear" w:color="auto" w:fill="D9D9D9"/>
          </w:tcPr>
          <w:p w14:paraId="1EA0D665" w14:textId="77777777" w:rsidR="00D2048D" w:rsidRPr="00E622B6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1. Osoba odpowiedzialna za przedmiot:</w:t>
            </w:r>
          </w:p>
        </w:tc>
        <w:tc>
          <w:tcPr>
            <w:tcW w:w="4678" w:type="dxa"/>
          </w:tcPr>
          <w:p w14:paraId="1B4D96B8" w14:textId="77777777" w:rsidR="00D2048D" w:rsidRPr="00E622B6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D2048D" w:rsidRPr="00E622B6" w14:paraId="5FC64479" w14:textId="77777777" w:rsidTr="005C702F">
        <w:tc>
          <w:tcPr>
            <w:tcW w:w="4928" w:type="dxa"/>
          </w:tcPr>
          <w:p w14:paraId="1649EE12" w14:textId="77777777" w:rsidR="00D2048D" w:rsidRPr="00E622B6" w:rsidRDefault="00940777" w:rsidP="002E272A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E208F4">
              <w:rPr>
                <w:sz w:val="22"/>
                <w:szCs w:val="22"/>
              </w:rPr>
              <w:t>gr L</w:t>
            </w:r>
            <w:r w:rsidR="002E272A">
              <w:rPr>
                <w:sz w:val="22"/>
                <w:szCs w:val="22"/>
              </w:rPr>
              <w:t xml:space="preserve">idia </w:t>
            </w:r>
            <w:r w:rsidR="00E208F4">
              <w:rPr>
                <w:sz w:val="22"/>
                <w:szCs w:val="22"/>
              </w:rPr>
              <w:t xml:space="preserve"> Rosicka</w:t>
            </w:r>
          </w:p>
        </w:tc>
        <w:tc>
          <w:tcPr>
            <w:tcW w:w="4678" w:type="dxa"/>
          </w:tcPr>
          <w:p w14:paraId="2D3EDD8D" w14:textId="77777777" w:rsidR="00D2048D" w:rsidRPr="00E622B6" w:rsidRDefault="002E272A" w:rsidP="00C86066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KSI</w:t>
            </w:r>
          </w:p>
        </w:tc>
      </w:tr>
      <w:tr w:rsidR="00D2048D" w:rsidRPr="00E622B6" w14:paraId="458B5918" w14:textId="77777777" w:rsidTr="005C702F">
        <w:tc>
          <w:tcPr>
            <w:tcW w:w="4928" w:type="dxa"/>
            <w:shd w:val="clear" w:color="auto" w:fill="D9D9D9"/>
          </w:tcPr>
          <w:p w14:paraId="543DBAC6" w14:textId="77777777" w:rsidR="00D2048D" w:rsidRPr="00E622B6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2. Pozostałe osoby prowadzące zajęcia:</w:t>
            </w:r>
          </w:p>
        </w:tc>
        <w:tc>
          <w:tcPr>
            <w:tcW w:w="4678" w:type="dxa"/>
          </w:tcPr>
          <w:p w14:paraId="5F3313CC" w14:textId="77777777" w:rsidR="00D2048D" w:rsidRPr="00E622B6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D2048D" w:rsidRPr="00E622B6" w14:paraId="5B6E62F9" w14:textId="77777777" w:rsidTr="005C702F">
        <w:tc>
          <w:tcPr>
            <w:tcW w:w="4928" w:type="dxa"/>
          </w:tcPr>
          <w:p w14:paraId="0DE5BB59" w14:textId="77777777" w:rsidR="002E272A" w:rsidRPr="00E622B6" w:rsidRDefault="00940777" w:rsidP="002E272A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Paweł Szyman</w:t>
            </w:r>
          </w:p>
        </w:tc>
        <w:tc>
          <w:tcPr>
            <w:tcW w:w="4678" w:type="dxa"/>
          </w:tcPr>
          <w:p w14:paraId="4150FFB4" w14:textId="77777777" w:rsidR="00D2048D" w:rsidRPr="00E622B6" w:rsidRDefault="00D032EF" w:rsidP="00C86066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KSI</w:t>
            </w:r>
          </w:p>
        </w:tc>
      </w:tr>
      <w:tr w:rsidR="00D2048D" w:rsidRPr="00E622B6" w14:paraId="52B81EA4" w14:textId="77777777" w:rsidTr="005C702F">
        <w:tc>
          <w:tcPr>
            <w:tcW w:w="4928" w:type="dxa"/>
          </w:tcPr>
          <w:p w14:paraId="34D7C858" w14:textId="77777777" w:rsidR="00D2048D" w:rsidRPr="00E622B6" w:rsidRDefault="002E272A" w:rsidP="00C86066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Marcin Forkiewicz</w:t>
            </w:r>
          </w:p>
        </w:tc>
        <w:tc>
          <w:tcPr>
            <w:tcW w:w="4678" w:type="dxa"/>
          </w:tcPr>
          <w:p w14:paraId="552DA24C" w14:textId="77777777" w:rsidR="00D2048D" w:rsidRPr="00E622B6" w:rsidRDefault="002E272A" w:rsidP="00C86066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KSI</w:t>
            </w:r>
          </w:p>
        </w:tc>
      </w:tr>
    </w:tbl>
    <w:p w14:paraId="57B27628" w14:textId="77777777" w:rsidR="005C702F" w:rsidRPr="00741253" w:rsidRDefault="005C702F" w:rsidP="005C702F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3" w:name="_Hlk133349279"/>
    </w:p>
    <w:p w14:paraId="746BC594" w14:textId="77777777" w:rsidR="005C702F" w:rsidRPr="00CA6909" w:rsidRDefault="005C702F" w:rsidP="005C702F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 xml:space="preserve">W – zajęcia audytoryjne, Ć – ćwiczenia, L – laboratorium, P – projekt, S – seminarium, E – egzamin, ECTS - (ang. </w:t>
      </w:r>
      <w:proofErr w:type="spellStart"/>
      <w:r w:rsidRPr="007815BF">
        <w:rPr>
          <w:color w:val="000000"/>
          <w:sz w:val="18"/>
          <w:szCs w:val="18"/>
        </w:rPr>
        <w:t>European</w:t>
      </w:r>
      <w:proofErr w:type="spellEnd"/>
      <w:r w:rsidRPr="007815BF">
        <w:rPr>
          <w:color w:val="000000"/>
          <w:sz w:val="18"/>
          <w:szCs w:val="18"/>
        </w:rPr>
        <w:t xml:space="preserve"> </w:t>
      </w:r>
      <w:proofErr w:type="spellStart"/>
      <w:r w:rsidRPr="007815BF">
        <w:rPr>
          <w:color w:val="000000"/>
          <w:sz w:val="18"/>
          <w:szCs w:val="18"/>
        </w:rPr>
        <w:t>Credit</w:t>
      </w:r>
      <w:proofErr w:type="spellEnd"/>
      <w:r w:rsidRPr="007815BF">
        <w:rPr>
          <w:color w:val="000000"/>
          <w:sz w:val="18"/>
          <w:szCs w:val="18"/>
        </w:rPr>
        <w:t xml:space="preserve"> Transfer System) - punkty zdefiniowane w europejskim systemie akumulacji i transferu punktów zaliczanych jako miara średniego nakładu pracy osoby uczącej się, niezbędnego do uzyskania zakładanych efektów kształcenia</w:t>
      </w:r>
      <w:bookmarkEnd w:id="3"/>
    </w:p>
    <w:p w14:paraId="53642E3E" w14:textId="77777777" w:rsidR="00D2048D" w:rsidRPr="005C702F" w:rsidRDefault="00D2048D" w:rsidP="005C702F">
      <w:pPr>
        <w:pStyle w:val="Tekstpodstawowy"/>
        <w:rPr>
          <w:iCs/>
          <w:sz w:val="18"/>
        </w:rPr>
      </w:pPr>
    </w:p>
    <w:sectPr w:rsidR="00D2048D" w:rsidRPr="005C702F" w:rsidSect="00FF6E21"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B6E9F"/>
    <w:multiLevelType w:val="hybridMultilevel"/>
    <w:tmpl w:val="22F46776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7C713A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D22F74"/>
    <w:multiLevelType w:val="hybridMultilevel"/>
    <w:tmpl w:val="506C97FC"/>
    <w:lvl w:ilvl="0" w:tplc="49B2BDAE">
      <w:start w:val="1"/>
      <w:numFmt w:val="decimal"/>
      <w:lvlText w:val="%1."/>
      <w:lvlJc w:val="left"/>
      <w:pPr>
        <w:tabs>
          <w:tab w:val="num" w:pos="0"/>
        </w:tabs>
        <w:ind w:left="227"/>
      </w:pPr>
      <w:rPr>
        <w:rFonts w:cs="Times New Roman"/>
        <w:w w:val="1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CE93EBC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1675C"/>
    <w:multiLevelType w:val="hybridMultilevel"/>
    <w:tmpl w:val="FD986278"/>
    <w:lvl w:ilvl="0" w:tplc="F2F40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54B4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8A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5A9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969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A2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4CD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828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983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37C7D41"/>
    <w:multiLevelType w:val="hybridMultilevel"/>
    <w:tmpl w:val="083090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B82DDA"/>
    <w:multiLevelType w:val="hybridMultilevel"/>
    <w:tmpl w:val="7F1E2E2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BD179B7"/>
    <w:multiLevelType w:val="hybridMultilevel"/>
    <w:tmpl w:val="795C1E8E"/>
    <w:lvl w:ilvl="0" w:tplc="52A049F0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F06097D"/>
    <w:multiLevelType w:val="hybridMultilevel"/>
    <w:tmpl w:val="5BF070E2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2C703D7"/>
    <w:multiLevelType w:val="hybridMultilevel"/>
    <w:tmpl w:val="FB38538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C0E6F0F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37436F"/>
    <w:multiLevelType w:val="hybridMultilevel"/>
    <w:tmpl w:val="79B23D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10"/>
  </w:num>
  <w:num w:numId="7">
    <w:abstractNumId w:val="8"/>
  </w:num>
  <w:num w:numId="8">
    <w:abstractNumId w:val="0"/>
  </w:num>
  <w:num w:numId="9">
    <w:abstractNumId w:val="5"/>
  </w:num>
  <w:num w:numId="10">
    <w:abstractNumId w:val="6"/>
  </w:num>
  <w:num w:numId="11">
    <w:abstractNumId w:val="4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5CC"/>
    <w:rsid w:val="00010230"/>
    <w:rsid w:val="00016B6C"/>
    <w:rsid w:val="00042771"/>
    <w:rsid w:val="000967DB"/>
    <w:rsid w:val="00096B43"/>
    <w:rsid w:val="000F6E31"/>
    <w:rsid w:val="00120E0A"/>
    <w:rsid w:val="0013033D"/>
    <w:rsid w:val="00142683"/>
    <w:rsid w:val="001571E4"/>
    <w:rsid w:val="001765B2"/>
    <w:rsid w:val="00192FB4"/>
    <w:rsid w:val="001935CC"/>
    <w:rsid w:val="001B2A44"/>
    <w:rsid w:val="001C5483"/>
    <w:rsid w:val="001E171D"/>
    <w:rsid w:val="001E4F23"/>
    <w:rsid w:val="00220B29"/>
    <w:rsid w:val="00226713"/>
    <w:rsid w:val="002809AD"/>
    <w:rsid w:val="00297939"/>
    <w:rsid w:val="002E272A"/>
    <w:rsid w:val="002E5666"/>
    <w:rsid w:val="00325273"/>
    <w:rsid w:val="003374FC"/>
    <w:rsid w:val="00350F04"/>
    <w:rsid w:val="003636E3"/>
    <w:rsid w:val="00382901"/>
    <w:rsid w:val="003C1A7D"/>
    <w:rsid w:val="003C6E30"/>
    <w:rsid w:val="003D52AE"/>
    <w:rsid w:val="003F399D"/>
    <w:rsid w:val="00407CF3"/>
    <w:rsid w:val="00411018"/>
    <w:rsid w:val="0041781C"/>
    <w:rsid w:val="00433188"/>
    <w:rsid w:val="00443DC5"/>
    <w:rsid w:val="00463CA3"/>
    <w:rsid w:val="00482216"/>
    <w:rsid w:val="004B2BB1"/>
    <w:rsid w:val="004B54F4"/>
    <w:rsid w:val="004C6A84"/>
    <w:rsid w:val="004E5782"/>
    <w:rsid w:val="004F5BF7"/>
    <w:rsid w:val="00510721"/>
    <w:rsid w:val="005121D1"/>
    <w:rsid w:val="0053533B"/>
    <w:rsid w:val="0053677A"/>
    <w:rsid w:val="005670D6"/>
    <w:rsid w:val="00590EFE"/>
    <w:rsid w:val="00593FC0"/>
    <w:rsid w:val="005954A9"/>
    <w:rsid w:val="005C6661"/>
    <w:rsid w:val="005C702F"/>
    <w:rsid w:val="005E2CAE"/>
    <w:rsid w:val="005F619B"/>
    <w:rsid w:val="0061244C"/>
    <w:rsid w:val="00626986"/>
    <w:rsid w:val="006509E9"/>
    <w:rsid w:val="00683925"/>
    <w:rsid w:val="006A4D43"/>
    <w:rsid w:val="006B52F3"/>
    <w:rsid w:val="006D08C7"/>
    <w:rsid w:val="00716642"/>
    <w:rsid w:val="00720828"/>
    <w:rsid w:val="007D2C02"/>
    <w:rsid w:val="007E17ED"/>
    <w:rsid w:val="007E21E0"/>
    <w:rsid w:val="00831943"/>
    <w:rsid w:val="00852F90"/>
    <w:rsid w:val="0086283B"/>
    <w:rsid w:val="00870B9A"/>
    <w:rsid w:val="00871F6F"/>
    <w:rsid w:val="00874320"/>
    <w:rsid w:val="008C08E1"/>
    <w:rsid w:val="008C1495"/>
    <w:rsid w:val="008C69CD"/>
    <w:rsid w:val="008E235C"/>
    <w:rsid w:val="00910A28"/>
    <w:rsid w:val="00940777"/>
    <w:rsid w:val="00940BF7"/>
    <w:rsid w:val="009421E3"/>
    <w:rsid w:val="0095604D"/>
    <w:rsid w:val="00966020"/>
    <w:rsid w:val="00966667"/>
    <w:rsid w:val="009834CD"/>
    <w:rsid w:val="00984B91"/>
    <w:rsid w:val="009A06D8"/>
    <w:rsid w:val="009D0369"/>
    <w:rsid w:val="009F6B55"/>
    <w:rsid w:val="00A0227B"/>
    <w:rsid w:val="00A055B2"/>
    <w:rsid w:val="00A1596B"/>
    <w:rsid w:val="00A278C1"/>
    <w:rsid w:val="00A358C1"/>
    <w:rsid w:val="00A7380E"/>
    <w:rsid w:val="00A849BD"/>
    <w:rsid w:val="00A97E39"/>
    <w:rsid w:val="00AA089A"/>
    <w:rsid w:val="00AA502E"/>
    <w:rsid w:val="00AD5220"/>
    <w:rsid w:val="00B1011A"/>
    <w:rsid w:val="00B34E90"/>
    <w:rsid w:val="00B40AA4"/>
    <w:rsid w:val="00B412FC"/>
    <w:rsid w:val="00B54465"/>
    <w:rsid w:val="00B67DBD"/>
    <w:rsid w:val="00B8344C"/>
    <w:rsid w:val="00B908AE"/>
    <w:rsid w:val="00BA5448"/>
    <w:rsid w:val="00BF6436"/>
    <w:rsid w:val="00C1391D"/>
    <w:rsid w:val="00C17662"/>
    <w:rsid w:val="00C24F92"/>
    <w:rsid w:val="00C4010F"/>
    <w:rsid w:val="00C42C73"/>
    <w:rsid w:val="00C47F01"/>
    <w:rsid w:val="00C636E2"/>
    <w:rsid w:val="00C66B34"/>
    <w:rsid w:val="00C86066"/>
    <w:rsid w:val="00CA0835"/>
    <w:rsid w:val="00CB6927"/>
    <w:rsid w:val="00CC392A"/>
    <w:rsid w:val="00CC74B6"/>
    <w:rsid w:val="00CD0F91"/>
    <w:rsid w:val="00CE0B5B"/>
    <w:rsid w:val="00CF760E"/>
    <w:rsid w:val="00D032EF"/>
    <w:rsid w:val="00D10604"/>
    <w:rsid w:val="00D15BD9"/>
    <w:rsid w:val="00D2048D"/>
    <w:rsid w:val="00D3441D"/>
    <w:rsid w:val="00D41D24"/>
    <w:rsid w:val="00D55E84"/>
    <w:rsid w:val="00D61269"/>
    <w:rsid w:val="00D81CFF"/>
    <w:rsid w:val="00D83D9B"/>
    <w:rsid w:val="00D94EA9"/>
    <w:rsid w:val="00DC3D1C"/>
    <w:rsid w:val="00DD0E9F"/>
    <w:rsid w:val="00DD7590"/>
    <w:rsid w:val="00DE5B75"/>
    <w:rsid w:val="00E049C3"/>
    <w:rsid w:val="00E208F4"/>
    <w:rsid w:val="00E374AC"/>
    <w:rsid w:val="00E622B6"/>
    <w:rsid w:val="00E710E0"/>
    <w:rsid w:val="00E72B80"/>
    <w:rsid w:val="00E737E5"/>
    <w:rsid w:val="00E870B8"/>
    <w:rsid w:val="00E90BA9"/>
    <w:rsid w:val="00EA79E1"/>
    <w:rsid w:val="00ED030B"/>
    <w:rsid w:val="00ED0FAD"/>
    <w:rsid w:val="00EE1885"/>
    <w:rsid w:val="00EE27FB"/>
    <w:rsid w:val="00F03CB6"/>
    <w:rsid w:val="00F363A5"/>
    <w:rsid w:val="00F46369"/>
    <w:rsid w:val="00F93705"/>
    <w:rsid w:val="00FB4A86"/>
    <w:rsid w:val="00FE546B"/>
    <w:rsid w:val="00F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2426E2"/>
  <w15:docId w15:val="{633F7059-CEC5-4346-8E2C-D8C36F0B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8E235C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860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350F0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8E235C"/>
    <w:pPr>
      <w:keepNext/>
      <w:jc w:val="center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8E235C"/>
    <w:pPr>
      <w:keepNext/>
      <w:ind w:firstLine="709"/>
      <w:outlineLvl w:val="3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rsid w:val="0072082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4110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1101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834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lek\AppData\Local\Temp\karta%20przedmiotu%20-%20szablon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 - szablon.dot</Template>
  <TotalTime>477</TotalTime>
  <Pages>1</Pages>
  <Words>837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AKADEMIA  MORSKA w GDYNI    WYDZIAŁ ELEKTRYCZNY</vt:lpstr>
    </vt:vector>
  </TitlesOfParts>
  <Company>AM/WE/KEO</Company>
  <LinksUpToDate>false</LinksUpToDate>
  <CharactersWithSpaces>5851</CharactersWithSpaces>
  <SharedDoc>false</SharedDoc>
  <HLinks>
    <vt:vector size="12" baseType="variant">
      <vt:variant>
        <vt:i4>983105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http://en.wikipedia.org/wiki/STCW</vt:lpwstr>
      </vt:variant>
      <vt:variant>
        <vt:lpwstr/>
      </vt:variant>
      <vt:variant>
        <vt:i4>3735582</vt:i4>
      </vt:variant>
      <vt:variant>
        <vt:i4>0</vt:i4>
      </vt:variant>
      <vt:variant>
        <vt:i4>0</vt:i4>
      </vt:variant>
      <vt:variant>
        <vt:i4>5</vt:i4>
      </vt:variant>
      <vt:variant>
        <vt:lpwstr>http://pl.wikipedia.org/wiki/J%C4%99zyk_angielski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AKADEMIA  MORSKA w GDYNI    WYDZIAŁ ELEKTRYCZNY</dc:title>
  <dc:creator>Bolesław Dudojć</dc:creator>
  <cp:lastModifiedBy>Citko Wiesław</cp:lastModifiedBy>
  <cp:revision>35</cp:revision>
  <dcterms:created xsi:type="dcterms:W3CDTF">2018-05-27T19:37:00Z</dcterms:created>
  <dcterms:modified xsi:type="dcterms:W3CDTF">2023-04-28T10:54:00Z</dcterms:modified>
</cp:coreProperties>
</file>